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600" w:firstRow="0" w:lastRow="0" w:firstColumn="0" w:lastColumn="0" w:noHBand="1" w:noVBand="1"/>
      </w:tblPr>
      <w:tblGrid>
        <w:gridCol w:w="2628"/>
        <w:gridCol w:w="2250"/>
        <w:gridCol w:w="3060"/>
        <w:gridCol w:w="2340"/>
      </w:tblGrid>
      <w:tr w:rsidR="00F243E8" w14:paraId="7E04E69A" w14:textId="77777777" w:rsidTr="00F243E8">
        <w:trPr>
          <w:trHeight w:val="3510"/>
        </w:trPr>
        <w:tc>
          <w:tcPr>
            <w:tcW w:w="2628" w:type="dxa"/>
          </w:tcPr>
          <w:p w14:paraId="6F6C389D" w14:textId="77777777" w:rsidR="00F243E8" w:rsidRDefault="00F243E8" w:rsidP="00A02A0B"/>
        </w:tc>
        <w:tc>
          <w:tcPr>
            <w:tcW w:w="2250" w:type="dxa"/>
            <w:vAlign w:val="center"/>
          </w:tcPr>
          <w:p w14:paraId="25C4E36F" w14:textId="77777777" w:rsidR="00F243E8" w:rsidRPr="007E6D67" w:rsidRDefault="00F243E8" w:rsidP="00F243E8">
            <w:pPr>
              <w:pStyle w:val="Recipient"/>
            </w:pPr>
            <w:r w:rsidRPr="001B44FD">
              <w:rPr>
                <w:b/>
                <w:sz w:val="28"/>
              </w:rPr>
              <w:t>TO</w:t>
            </w:r>
            <w:r w:rsidRPr="007E6D67">
              <w:rPr>
                <w:b/>
                <w:sz w:val="28"/>
                <w:szCs w:val="32"/>
              </w:rPr>
              <w:t>:</w:t>
            </w:r>
            <w:r w:rsidRPr="007E6D67">
              <w:br/>
            </w:r>
            <w:sdt>
              <w:sdtPr>
                <w:id w:val="-802848900"/>
                <w:placeholder>
                  <w:docPart w:val="C61D716D2F1C4F588DFB2C11F3AC7EA2"/>
                </w:placeholder>
                <w:showingPlcHdr/>
                <w15:appearance w15:val="hidden"/>
              </w:sdtPr>
              <w:sdtEndPr/>
              <w:sdtContent>
                <w:r w:rsidRPr="001B44FD">
                  <w:t>[Recipient]</w:t>
                </w:r>
              </w:sdtContent>
            </w:sdt>
          </w:p>
          <w:p w14:paraId="0D55F1AB" w14:textId="1C0851F3" w:rsidR="00F243E8" w:rsidRDefault="00F243E8" w:rsidP="00F243E8">
            <w:r w:rsidRPr="007E6D67">
              <w:rPr>
                <w:b/>
                <w:sz w:val="28"/>
              </w:rPr>
              <w:t>FROM:</w:t>
            </w:r>
            <w:r w:rsidRPr="007E6D67">
              <w:rPr>
                <w:sz w:val="21"/>
              </w:rPr>
              <w:br/>
            </w:r>
            <w:sdt>
              <w:sdtPr>
                <w:alias w:val="Sender"/>
                <w:tag w:val="Sender"/>
                <w:id w:val="-1437829067"/>
                <w:placeholder>
                  <w:docPart w:val="783FAE485D2D4FCFA60BE4C3D56F9D9F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/>
              </w:sdtPr>
              <w:sdtEndPr/>
              <w:sdtContent>
                <w:r w:rsidR="009025C1">
                  <w:t>[Sender]</w:t>
                </w:r>
              </w:sdtContent>
            </w:sdt>
          </w:p>
        </w:tc>
        <w:tc>
          <w:tcPr>
            <w:tcW w:w="3060" w:type="dxa"/>
          </w:tcPr>
          <w:p w14:paraId="3524E684" w14:textId="77777777" w:rsidR="00F243E8" w:rsidRDefault="00F243E8" w:rsidP="00A02A0B"/>
        </w:tc>
        <w:tc>
          <w:tcPr>
            <w:tcW w:w="2340" w:type="dxa"/>
            <w:vAlign w:val="center"/>
          </w:tcPr>
          <w:p w14:paraId="63AC3509" w14:textId="77777777" w:rsidR="00F243E8" w:rsidRPr="007E6D67" w:rsidRDefault="00F243E8" w:rsidP="00F243E8">
            <w:pPr>
              <w:pStyle w:val="Recipient"/>
            </w:pPr>
            <w:r w:rsidRPr="001B44FD">
              <w:rPr>
                <w:b/>
                <w:sz w:val="28"/>
              </w:rPr>
              <w:t>TO</w:t>
            </w:r>
            <w:r w:rsidRPr="007E6D67">
              <w:rPr>
                <w:b/>
                <w:sz w:val="28"/>
                <w:szCs w:val="32"/>
              </w:rPr>
              <w:t>:</w:t>
            </w:r>
            <w:r w:rsidRPr="007E6D67">
              <w:br/>
            </w:r>
            <w:sdt>
              <w:sdtPr>
                <w:id w:val="-1803675823"/>
                <w:placeholder>
                  <w:docPart w:val="BCB74D0601F54F579A4818A937EAB361"/>
                </w:placeholder>
                <w:showingPlcHdr/>
                <w15:appearance w15:val="hidden"/>
              </w:sdtPr>
              <w:sdtEndPr/>
              <w:sdtContent>
                <w:r w:rsidRPr="001B44FD">
                  <w:t>[Recipient]</w:t>
                </w:r>
              </w:sdtContent>
            </w:sdt>
          </w:p>
          <w:p w14:paraId="607B875D" w14:textId="17D7F2A7" w:rsidR="00F243E8" w:rsidRDefault="00F243E8" w:rsidP="00F243E8">
            <w:r w:rsidRPr="007E6D67">
              <w:rPr>
                <w:b/>
                <w:sz w:val="28"/>
              </w:rPr>
              <w:t>FROM:</w:t>
            </w:r>
            <w:r w:rsidRPr="007E6D67">
              <w:rPr>
                <w:sz w:val="21"/>
              </w:rPr>
              <w:br/>
            </w:r>
            <w:sdt>
              <w:sdtPr>
                <w:alias w:val="Sender"/>
                <w:tag w:val="Sender"/>
                <w:id w:val="1974326453"/>
                <w:placeholder>
                  <w:docPart w:val="558C7081BA514578AAE87EB68AC6E429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/>
              </w:sdtPr>
              <w:sdtEndPr/>
              <w:sdtContent>
                <w:r w:rsidR="009025C1" w:rsidRPr="005C436E">
                  <w:t>[Sender]</w:t>
                </w:r>
              </w:sdtContent>
            </w:sdt>
          </w:p>
        </w:tc>
      </w:tr>
      <w:tr w:rsidR="00F243E8" w14:paraId="1410020A" w14:textId="77777777" w:rsidTr="00F243E8">
        <w:trPr>
          <w:trHeight w:val="3600"/>
        </w:trPr>
        <w:tc>
          <w:tcPr>
            <w:tcW w:w="2628" w:type="dxa"/>
          </w:tcPr>
          <w:p w14:paraId="1D0FB0C3" w14:textId="77777777" w:rsidR="00F243E8" w:rsidRDefault="00F243E8" w:rsidP="00A02A0B"/>
        </w:tc>
        <w:tc>
          <w:tcPr>
            <w:tcW w:w="2250" w:type="dxa"/>
            <w:vAlign w:val="center"/>
          </w:tcPr>
          <w:p w14:paraId="7DFCE468" w14:textId="77777777" w:rsidR="00F243E8" w:rsidRPr="007E6D67" w:rsidRDefault="00F243E8" w:rsidP="00F243E8">
            <w:pPr>
              <w:pStyle w:val="Recipient"/>
            </w:pPr>
            <w:r w:rsidRPr="001B44FD">
              <w:rPr>
                <w:b/>
                <w:sz w:val="28"/>
              </w:rPr>
              <w:t>TO</w:t>
            </w:r>
            <w:r w:rsidRPr="007E6D67">
              <w:rPr>
                <w:b/>
                <w:sz w:val="28"/>
                <w:szCs w:val="32"/>
              </w:rPr>
              <w:t>:</w:t>
            </w:r>
            <w:r w:rsidRPr="007E6D67">
              <w:br/>
            </w:r>
            <w:sdt>
              <w:sdtPr>
                <w:id w:val="1310977798"/>
                <w:placeholder>
                  <w:docPart w:val="08420103890C4078A7B8979E19F477C7"/>
                </w:placeholder>
                <w:showingPlcHdr/>
                <w15:appearance w15:val="hidden"/>
              </w:sdtPr>
              <w:sdtEndPr/>
              <w:sdtContent>
                <w:r w:rsidRPr="001B44FD">
                  <w:t>[Recipient]</w:t>
                </w:r>
              </w:sdtContent>
            </w:sdt>
          </w:p>
          <w:p w14:paraId="69D35321" w14:textId="275BB2B3" w:rsidR="00F243E8" w:rsidRDefault="00F243E8" w:rsidP="005C436E">
            <w:r w:rsidRPr="007E6D67">
              <w:rPr>
                <w:b/>
                <w:sz w:val="28"/>
              </w:rPr>
              <w:t>FROM:</w:t>
            </w:r>
            <w:r w:rsidRPr="007E6D67">
              <w:br/>
            </w:r>
            <w:sdt>
              <w:sdtPr>
                <w:alias w:val="Sender"/>
                <w:tag w:val="Sender"/>
                <w:id w:val="-669866314"/>
                <w:placeholder>
                  <w:docPart w:val="B5131AB4A1B34DD3B7EDF929B01A534F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/>
              </w:sdtPr>
              <w:sdtEndPr/>
              <w:sdtContent>
                <w:r w:rsidR="009025C1" w:rsidRPr="005C436E">
                  <w:t>[Sender]</w:t>
                </w:r>
              </w:sdtContent>
            </w:sdt>
          </w:p>
        </w:tc>
        <w:tc>
          <w:tcPr>
            <w:tcW w:w="3060" w:type="dxa"/>
          </w:tcPr>
          <w:p w14:paraId="6B2901D0" w14:textId="77777777" w:rsidR="00F243E8" w:rsidRDefault="00F243E8" w:rsidP="00A02A0B"/>
        </w:tc>
        <w:tc>
          <w:tcPr>
            <w:tcW w:w="2340" w:type="dxa"/>
            <w:vAlign w:val="center"/>
          </w:tcPr>
          <w:p w14:paraId="1F3766D3" w14:textId="77777777" w:rsidR="00F243E8" w:rsidRPr="007E6D67" w:rsidRDefault="00F243E8" w:rsidP="00F243E8">
            <w:pPr>
              <w:pStyle w:val="Recipient"/>
            </w:pPr>
            <w:r w:rsidRPr="001B44FD">
              <w:rPr>
                <w:b/>
                <w:sz w:val="28"/>
              </w:rPr>
              <w:t>TO</w:t>
            </w:r>
            <w:r w:rsidRPr="007E6D67">
              <w:rPr>
                <w:b/>
                <w:sz w:val="28"/>
                <w:szCs w:val="32"/>
              </w:rPr>
              <w:t>:</w:t>
            </w:r>
            <w:r w:rsidRPr="007E6D67">
              <w:br/>
            </w:r>
            <w:sdt>
              <w:sdtPr>
                <w:id w:val="-1109274169"/>
                <w:placeholder>
                  <w:docPart w:val="0FEA2B1DF48049E7A4E4F0E832737CFB"/>
                </w:placeholder>
                <w:showingPlcHdr/>
                <w15:appearance w15:val="hidden"/>
              </w:sdtPr>
              <w:sdtEndPr/>
              <w:sdtContent>
                <w:r w:rsidRPr="001B44FD">
                  <w:t>[Recipient]</w:t>
                </w:r>
              </w:sdtContent>
            </w:sdt>
          </w:p>
          <w:p w14:paraId="2B70739C" w14:textId="3A60F4BD" w:rsidR="00F243E8" w:rsidRDefault="00F243E8" w:rsidP="00F243E8">
            <w:r w:rsidRPr="007E6D67">
              <w:rPr>
                <w:b/>
                <w:sz w:val="28"/>
              </w:rPr>
              <w:t>FROM:</w:t>
            </w:r>
            <w:r w:rsidRPr="007E6D67">
              <w:rPr>
                <w:sz w:val="21"/>
              </w:rPr>
              <w:br/>
            </w:r>
            <w:sdt>
              <w:sdtPr>
                <w:alias w:val="Sender"/>
                <w:tag w:val="Sender"/>
                <w:id w:val="-752967213"/>
                <w:placeholder>
                  <w:docPart w:val="2418D3F0E9044187A2FA43EB1E087550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/>
              </w:sdtPr>
              <w:sdtEndPr/>
              <w:sdtContent>
                <w:r w:rsidR="009025C1" w:rsidRPr="005C436E">
                  <w:t>[Sender]</w:t>
                </w:r>
              </w:sdtContent>
            </w:sdt>
          </w:p>
        </w:tc>
      </w:tr>
      <w:tr w:rsidR="001B44FD" w14:paraId="39A5749D" w14:textId="77777777" w:rsidTr="00F243E8">
        <w:trPr>
          <w:trHeight w:val="3600"/>
        </w:trPr>
        <w:tc>
          <w:tcPr>
            <w:tcW w:w="2628" w:type="dxa"/>
          </w:tcPr>
          <w:p w14:paraId="452AEF5B" w14:textId="77777777" w:rsidR="001B44FD" w:rsidRDefault="001B44FD" w:rsidP="00A02A0B"/>
        </w:tc>
        <w:tc>
          <w:tcPr>
            <w:tcW w:w="2250" w:type="dxa"/>
            <w:vAlign w:val="center"/>
          </w:tcPr>
          <w:p w14:paraId="1B2D58F7" w14:textId="77777777" w:rsidR="00F243E8" w:rsidRPr="007E6D67" w:rsidRDefault="00F243E8" w:rsidP="00F243E8">
            <w:pPr>
              <w:pStyle w:val="Recipient"/>
            </w:pPr>
            <w:r w:rsidRPr="001B44FD">
              <w:rPr>
                <w:b/>
                <w:sz w:val="28"/>
              </w:rPr>
              <w:t>TO</w:t>
            </w:r>
            <w:r w:rsidRPr="007E6D67">
              <w:rPr>
                <w:b/>
                <w:sz w:val="28"/>
                <w:szCs w:val="32"/>
              </w:rPr>
              <w:t>:</w:t>
            </w:r>
            <w:r w:rsidRPr="007E6D67">
              <w:br/>
            </w:r>
            <w:sdt>
              <w:sdtPr>
                <w:id w:val="-1696688232"/>
                <w:placeholder>
                  <w:docPart w:val="3C7DEE57843845478B34D775BA069AD5"/>
                </w:placeholder>
                <w:showingPlcHdr/>
                <w15:appearance w15:val="hidden"/>
              </w:sdtPr>
              <w:sdtEndPr/>
              <w:sdtContent>
                <w:r w:rsidRPr="001B44FD">
                  <w:t>[Recipient]</w:t>
                </w:r>
              </w:sdtContent>
            </w:sdt>
          </w:p>
          <w:p w14:paraId="35BACC94" w14:textId="7A41D227" w:rsidR="001B44FD" w:rsidRDefault="00F243E8" w:rsidP="00F243E8">
            <w:r w:rsidRPr="007E6D67">
              <w:rPr>
                <w:b/>
                <w:sz w:val="28"/>
              </w:rPr>
              <w:t>FROM:</w:t>
            </w:r>
            <w:r w:rsidRPr="007E6D67">
              <w:rPr>
                <w:sz w:val="21"/>
              </w:rPr>
              <w:br/>
            </w:r>
            <w:sdt>
              <w:sdtPr>
                <w:alias w:val="Sender"/>
                <w:tag w:val="Sender"/>
                <w:id w:val="424533443"/>
                <w:placeholder>
                  <w:docPart w:val="B1627CC7FBE04CE48CED9E3484EF8961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/>
              </w:sdtPr>
              <w:sdtEndPr/>
              <w:sdtContent>
                <w:r w:rsidR="009025C1" w:rsidRPr="005C436E">
                  <w:t>[Sender]</w:t>
                </w:r>
              </w:sdtContent>
            </w:sdt>
          </w:p>
        </w:tc>
        <w:tc>
          <w:tcPr>
            <w:tcW w:w="3060" w:type="dxa"/>
          </w:tcPr>
          <w:p w14:paraId="5A47233B" w14:textId="77777777" w:rsidR="001B44FD" w:rsidRDefault="001B44FD" w:rsidP="00A02A0B"/>
        </w:tc>
        <w:tc>
          <w:tcPr>
            <w:tcW w:w="2340" w:type="dxa"/>
            <w:vAlign w:val="center"/>
          </w:tcPr>
          <w:p w14:paraId="761F63A0" w14:textId="77777777" w:rsidR="00F243E8" w:rsidRPr="007E6D67" w:rsidRDefault="00F243E8" w:rsidP="00F243E8">
            <w:pPr>
              <w:pStyle w:val="Recipient"/>
            </w:pPr>
            <w:r w:rsidRPr="001B44FD">
              <w:rPr>
                <w:b/>
                <w:sz w:val="28"/>
              </w:rPr>
              <w:t>TO</w:t>
            </w:r>
            <w:r w:rsidRPr="007E6D67">
              <w:rPr>
                <w:b/>
                <w:sz w:val="28"/>
                <w:szCs w:val="32"/>
              </w:rPr>
              <w:t>:</w:t>
            </w:r>
            <w:r w:rsidRPr="007E6D67">
              <w:br/>
            </w:r>
            <w:sdt>
              <w:sdtPr>
                <w:id w:val="-1283715155"/>
                <w:placeholder>
                  <w:docPart w:val="2401B0A1D8DF405C83FB31FE87173569"/>
                </w:placeholder>
                <w:showingPlcHdr/>
                <w15:appearance w15:val="hidden"/>
              </w:sdtPr>
              <w:sdtEndPr/>
              <w:sdtContent>
                <w:r w:rsidRPr="001B44FD">
                  <w:t>[Recipient]</w:t>
                </w:r>
              </w:sdtContent>
            </w:sdt>
          </w:p>
          <w:p w14:paraId="2D3DDF1F" w14:textId="5CEA32E3" w:rsidR="001B44FD" w:rsidRDefault="00F243E8" w:rsidP="00F243E8">
            <w:r w:rsidRPr="007E6D67">
              <w:rPr>
                <w:b/>
                <w:sz w:val="28"/>
              </w:rPr>
              <w:t>FROM:</w:t>
            </w:r>
            <w:r w:rsidRPr="007E6D67">
              <w:rPr>
                <w:sz w:val="21"/>
              </w:rPr>
              <w:br/>
            </w:r>
            <w:sdt>
              <w:sdtPr>
                <w:alias w:val="Sender"/>
                <w:tag w:val="Sender"/>
                <w:id w:val="-983694707"/>
                <w:placeholder>
                  <w:docPart w:val="309FB2439D754EACA76F59C2E5174CB1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/>
              </w:sdtPr>
              <w:sdtEndPr/>
              <w:sdtContent>
                <w:r w:rsidR="009025C1" w:rsidRPr="005C436E">
                  <w:t>[Sender]</w:t>
                </w:r>
              </w:sdtContent>
            </w:sdt>
          </w:p>
        </w:tc>
      </w:tr>
      <w:tr w:rsidR="00F243E8" w14:paraId="17A44962" w14:textId="77777777" w:rsidTr="00F243E8">
        <w:trPr>
          <w:trHeight w:val="3456"/>
        </w:trPr>
        <w:tc>
          <w:tcPr>
            <w:tcW w:w="2628" w:type="dxa"/>
          </w:tcPr>
          <w:p w14:paraId="1B778866" w14:textId="77777777" w:rsidR="00F243E8" w:rsidRDefault="00F243E8" w:rsidP="00A02A0B"/>
        </w:tc>
        <w:tc>
          <w:tcPr>
            <w:tcW w:w="2250" w:type="dxa"/>
            <w:vAlign w:val="center"/>
          </w:tcPr>
          <w:p w14:paraId="53B870F8" w14:textId="77777777" w:rsidR="00F243E8" w:rsidRPr="007E6D67" w:rsidRDefault="00F243E8" w:rsidP="00F243E8">
            <w:pPr>
              <w:pStyle w:val="Recipient"/>
            </w:pPr>
            <w:r w:rsidRPr="001B44FD">
              <w:rPr>
                <w:b/>
                <w:sz w:val="28"/>
              </w:rPr>
              <w:t>TO</w:t>
            </w:r>
            <w:r w:rsidRPr="007E6D67">
              <w:rPr>
                <w:b/>
                <w:sz w:val="28"/>
                <w:szCs w:val="32"/>
              </w:rPr>
              <w:t>:</w:t>
            </w:r>
            <w:r w:rsidRPr="007E6D67">
              <w:br/>
            </w:r>
            <w:sdt>
              <w:sdtPr>
                <w:id w:val="270675476"/>
                <w:placeholder>
                  <w:docPart w:val="D60BE3B584B0494D970A965677552292"/>
                </w:placeholder>
                <w:showingPlcHdr/>
                <w15:appearance w15:val="hidden"/>
              </w:sdtPr>
              <w:sdtEndPr/>
              <w:sdtContent>
                <w:r w:rsidRPr="001B44FD">
                  <w:t>[Recipient]</w:t>
                </w:r>
              </w:sdtContent>
            </w:sdt>
          </w:p>
          <w:p w14:paraId="65D2B19C" w14:textId="1E418A77" w:rsidR="00F243E8" w:rsidRDefault="00F243E8" w:rsidP="00F243E8">
            <w:r w:rsidRPr="007E6D67">
              <w:rPr>
                <w:b/>
                <w:sz w:val="28"/>
              </w:rPr>
              <w:t>FROM:</w:t>
            </w:r>
            <w:r w:rsidRPr="007E6D67">
              <w:rPr>
                <w:sz w:val="21"/>
              </w:rPr>
              <w:br/>
            </w:r>
            <w:sdt>
              <w:sdtPr>
                <w:alias w:val="Sender"/>
                <w:tag w:val="Sender"/>
                <w:id w:val="-1987543058"/>
                <w:placeholder>
                  <w:docPart w:val="27E6F22687234D12B7714979C7E29A30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/>
              </w:sdtPr>
              <w:sdtEndPr/>
              <w:sdtContent>
                <w:r w:rsidR="009025C1" w:rsidRPr="005C436E">
                  <w:t>[Sender]</w:t>
                </w:r>
              </w:sdtContent>
            </w:sdt>
          </w:p>
        </w:tc>
        <w:tc>
          <w:tcPr>
            <w:tcW w:w="3060" w:type="dxa"/>
          </w:tcPr>
          <w:p w14:paraId="5EF48D81" w14:textId="77777777" w:rsidR="00F243E8" w:rsidRDefault="00F243E8" w:rsidP="00A02A0B"/>
        </w:tc>
        <w:tc>
          <w:tcPr>
            <w:tcW w:w="2340" w:type="dxa"/>
            <w:vAlign w:val="center"/>
          </w:tcPr>
          <w:p w14:paraId="66E573EA" w14:textId="77777777" w:rsidR="00F243E8" w:rsidRPr="007E6D67" w:rsidRDefault="00F243E8" w:rsidP="00F243E8">
            <w:pPr>
              <w:pStyle w:val="Recipient"/>
            </w:pPr>
            <w:r w:rsidRPr="001B44FD">
              <w:rPr>
                <w:b/>
                <w:sz w:val="28"/>
              </w:rPr>
              <w:t>TO</w:t>
            </w:r>
            <w:r w:rsidRPr="007E6D67">
              <w:rPr>
                <w:b/>
                <w:sz w:val="28"/>
                <w:szCs w:val="32"/>
              </w:rPr>
              <w:t>:</w:t>
            </w:r>
            <w:r w:rsidRPr="007E6D67">
              <w:br/>
            </w:r>
            <w:sdt>
              <w:sdtPr>
                <w:id w:val="853086674"/>
                <w:placeholder>
                  <w:docPart w:val="5C327DF0290047CE9111880F69473C78"/>
                </w:placeholder>
                <w:showingPlcHdr/>
                <w15:appearance w15:val="hidden"/>
              </w:sdtPr>
              <w:sdtEndPr/>
              <w:sdtContent>
                <w:r w:rsidRPr="001B44FD">
                  <w:t>[Recipient]</w:t>
                </w:r>
              </w:sdtContent>
            </w:sdt>
          </w:p>
          <w:p w14:paraId="0B9CC0FC" w14:textId="711B9871" w:rsidR="00F243E8" w:rsidRDefault="00F243E8" w:rsidP="00F243E8">
            <w:r w:rsidRPr="007E6D67">
              <w:rPr>
                <w:b/>
                <w:sz w:val="28"/>
              </w:rPr>
              <w:t>FROM:</w:t>
            </w:r>
            <w:r w:rsidRPr="007E6D67">
              <w:rPr>
                <w:sz w:val="21"/>
              </w:rPr>
              <w:br/>
            </w:r>
            <w:sdt>
              <w:sdtPr>
                <w:alias w:val="Sender"/>
                <w:tag w:val="Sender"/>
                <w:id w:val="1739054356"/>
                <w:placeholder>
                  <w:docPart w:val="AF531CB720C049F09B43885C3C242C43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/>
              </w:sdtPr>
              <w:sdtEndPr/>
              <w:sdtContent>
                <w:r w:rsidR="009025C1" w:rsidRPr="005C436E">
                  <w:t>[Sender]</w:t>
                </w:r>
              </w:sdtContent>
            </w:sdt>
          </w:p>
        </w:tc>
      </w:tr>
    </w:tbl>
    <w:p w14:paraId="149FF32B" w14:textId="77777777" w:rsidR="00005C33" w:rsidRPr="00F243E8" w:rsidRDefault="00005C33" w:rsidP="00F243E8">
      <w:pPr>
        <w:spacing w:after="0"/>
        <w:rPr>
          <w:sz w:val="6"/>
        </w:rPr>
      </w:pPr>
    </w:p>
    <w:sectPr w:rsidR="00005C33" w:rsidRPr="00F243E8" w:rsidSect="00F243E8">
      <w:headerReference w:type="default" r:id="rId10"/>
      <w:footerReference w:type="default" r:id="rId11"/>
      <w:pgSz w:w="12240" w:h="15840"/>
      <w:pgMar w:top="806" w:right="720" w:bottom="662" w:left="110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07119F" w14:textId="77777777" w:rsidR="00A813EA" w:rsidRDefault="00A813EA" w:rsidP="00A02A0B">
      <w:pPr>
        <w:spacing w:after="0" w:line="240" w:lineRule="auto"/>
      </w:pPr>
      <w:r>
        <w:separator/>
      </w:r>
    </w:p>
  </w:endnote>
  <w:endnote w:type="continuationSeparator" w:id="0">
    <w:p w14:paraId="461B16CA" w14:textId="77777777" w:rsidR="00A813EA" w:rsidRDefault="00A813EA" w:rsidP="00A02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2E42D0" w14:textId="4AA3687C" w:rsidR="003E4CC2" w:rsidRDefault="003E4CC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1571A3FF" wp14:editId="77D42857">
              <wp:simplePos x="0" y="0"/>
              <wp:positionH relativeFrom="column">
                <wp:posOffset>3334385</wp:posOffset>
              </wp:positionH>
              <wp:positionV relativeFrom="paragraph">
                <wp:posOffset>-4762081</wp:posOffset>
              </wp:positionV>
              <wp:extent cx="1371600" cy="2146199"/>
              <wp:effectExtent l="0" t="0" r="0" b="6985"/>
              <wp:wrapNone/>
              <wp:docPr id="120" name="Rectangle 1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371600" cy="2146199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7C10B56" id="Rectangle 120" o:spid="_x0000_s1026" style="position:absolute;margin-left:262.55pt;margin-top:-374.95pt;width:108pt;height:169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" stroked="f" strokeweight="1pt">
              <v:fill r:id="rId2" o:title="" recolor="t" rotate="t" type="fram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29E3AFAF" wp14:editId="37F87A96">
              <wp:simplePos x="0" y="0"/>
              <wp:positionH relativeFrom="column">
                <wp:posOffset>3347085</wp:posOffset>
              </wp:positionH>
              <wp:positionV relativeFrom="paragraph">
                <wp:posOffset>-2459255</wp:posOffset>
              </wp:positionV>
              <wp:extent cx="1371600" cy="2146199"/>
              <wp:effectExtent l="0" t="0" r="0" b="6985"/>
              <wp:wrapNone/>
              <wp:docPr id="119" name="Rectangle 1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371600" cy="2146199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541B28D" id="Rectangle 119" o:spid="_x0000_s1026" style="position:absolute;margin-left:263.55pt;margin-top:-193.65pt;width:108pt;height:169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" stroked="f" strokeweight="1pt">
              <v:fill r:id="rId2" o:title="" recolor="t" rotate="t" type="fram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48BAE5BB" wp14:editId="7DC38D24">
              <wp:simplePos x="0" y="0"/>
              <wp:positionH relativeFrom="column">
                <wp:posOffset>-64135</wp:posOffset>
              </wp:positionH>
              <wp:positionV relativeFrom="paragraph">
                <wp:posOffset>-2480945</wp:posOffset>
              </wp:positionV>
              <wp:extent cx="1371600" cy="2146199"/>
              <wp:effectExtent l="0" t="0" r="0" b="6985"/>
              <wp:wrapNone/>
              <wp:docPr id="118" name="Rectangle 1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371600" cy="2146199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111980" id="Rectangle 118" o:spid="_x0000_s1026" style="position:absolute;margin-left:-5.05pt;margin-top:-195.35pt;width:108pt;height:169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" stroked="f" strokeweight="1pt">
              <v:fill r:id="rId2" o:title="" recolor="t" rotate="t" type="fram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6CE2469C" wp14:editId="1AA2AA8A">
              <wp:simplePos x="0" y="0"/>
              <wp:positionH relativeFrom="column">
                <wp:posOffset>-79375</wp:posOffset>
              </wp:positionH>
              <wp:positionV relativeFrom="paragraph">
                <wp:posOffset>-4785360</wp:posOffset>
              </wp:positionV>
              <wp:extent cx="1371600" cy="2146199"/>
              <wp:effectExtent l="0" t="0" r="0" b="6985"/>
              <wp:wrapNone/>
              <wp:docPr id="117" name="Rectangle 1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371600" cy="2146199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1D477F" id="Rectangle 117" o:spid="_x0000_s1026" style="position:absolute;margin-left:-6.25pt;margin-top:-376.8pt;width:108pt;height:169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" stroked="f" strokeweight="1pt">
              <v:fill r:id="rId2" o:title="" recolor="t" rotate="t" type="fram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98B410" w14:textId="77777777" w:rsidR="00A813EA" w:rsidRDefault="00A813EA" w:rsidP="00A02A0B">
      <w:pPr>
        <w:spacing w:after="0" w:line="240" w:lineRule="auto"/>
      </w:pPr>
      <w:r>
        <w:separator/>
      </w:r>
    </w:p>
  </w:footnote>
  <w:footnote w:type="continuationSeparator" w:id="0">
    <w:p w14:paraId="72ED70B4" w14:textId="77777777" w:rsidR="00A813EA" w:rsidRDefault="00A813EA" w:rsidP="00A02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30613" w14:textId="25759064" w:rsidR="00A02A0B" w:rsidRDefault="003E4CC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2A311BAE" wp14:editId="219F4CBD">
              <wp:simplePos x="0" y="0"/>
              <wp:positionH relativeFrom="column">
                <wp:posOffset>3364865</wp:posOffset>
              </wp:positionH>
              <wp:positionV relativeFrom="paragraph">
                <wp:posOffset>502920</wp:posOffset>
              </wp:positionV>
              <wp:extent cx="1371600" cy="2146199"/>
              <wp:effectExtent l="0" t="0" r="0" b="6985"/>
              <wp:wrapNone/>
              <wp:docPr id="122" name="Rectangle 1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371600" cy="2146199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488DF15" id="Rectangle 122" o:spid="_x0000_s1026" style="position:absolute;margin-left:264.95pt;margin-top:39.6pt;width:108pt;height:169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" stroked="f" strokeweight="1pt">
              <v:fill r:id="rId2" o:title="" recolor="t" rotate="t" type="fram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694AAE70" wp14:editId="4C54C285">
              <wp:simplePos x="0" y="0"/>
              <wp:positionH relativeFrom="column">
                <wp:posOffset>3364865</wp:posOffset>
              </wp:positionH>
              <wp:positionV relativeFrom="paragraph">
                <wp:posOffset>2849880</wp:posOffset>
              </wp:positionV>
              <wp:extent cx="1371600" cy="2146199"/>
              <wp:effectExtent l="0" t="0" r="0" b="6985"/>
              <wp:wrapNone/>
              <wp:docPr id="121" name="Rectangle 1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371600" cy="2146199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422CBD" id="Rectangle 121" o:spid="_x0000_s1026" style="position:absolute;margin-left:264.95pt;margin-top:224.4pt;width:108pt;height:169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" stroked="f" strokeweight="1pt">
              <v:fill r:id="rId2" o:title="" recolor="t" rotate="t" type="fram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55CDABA5" wp14:editId="063CBC6A">
              <wp:simplePos x="0" y="0"/>
              <wp:positionH relativeFrom="column">
                <wp:posOffset>-81915</wp:posOffset>
              </wp:positionH>
              <wp:positionV relativeFrom="paragraph">
                <wp:posOffset>2800985</wp:posOffset>
              </wp:positionV>
              <wp:extent cx="1371600" cy="2146199"/>
              <wp:effectExtent l="0" t="0" r="0" b="6985"/>
              <wp:wrapNone/>
              <wp:docPr id="116" name="Rectangle 1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371600" cy="2146199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F85F82" id="Rectangle 116" o:spid="_x0000_s1026" style="position:absolute;margin-left:-6.45pt;margin-top:220.55pt;width:108pt;height:169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" stroked="f" strokeweight="1pt">
              <v:fill r:id="rId2" o:title="" recolor="t" rotate="t" type="fram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EF53D2A" wp14:editId="0E912D17">
              <wp:simplePos x="0" y="0"/>
              <wp:positionH relativeFrom="column">
                <wp:posOffset>-48895</wp:posOffset>
              </wp:positionH>
              <wp:positionV relativeFrom="paragraph">
                <wp:posOffset>502920</wp:posOffset>
              </wp:positionV>
              <wp:extent cx="1371600" cy="2146199"/>
              <wp:effectExtent l="0" t="0" r="0" b="6985"/>
              <wp:wrapNone/>
              <wp:docPr id="115" name="Rectangle 1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371600" cy="2146199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5DC5320" id="Rectangle 115" o:spid="_x0000_s1026" style="position:absolute;margin-left:-3.85pt;margin-top:39.6pt;width:108pt;height:169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" stroked="f" strokeweight="1pt">
              <v:fill r:id="rId2" o:title="" recolor="t" rotate="t" type="frame"/>
            </v:rect>
          </w:pict>
        </mc:Fallback>
      </mc:AlternateContent>
    </w:r>
    <w:r w:rsidR="00FB3F1D">
      <w:rPr>
        <w:noProof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6442CB9D" wp14:editId="4CC270BB">
              <wp:simplePos x="0" y="0"/>
              <wp:positionH relativeFrom="column">
                <wp:posOffset>-94615</wp:posOffset>
              </wp:positionH>
              <wp:positionV relativeFrom="paragraph">
                <wp:posOffset>502920</wp:posOffset>
              </wp:positionV>
              <wp:extent cx="6527800" cy="9059333"/>
              <wp:effectExtent l="0" t="0" r="25400" b="27940"/>
              <wp:wrapNone/>
              <wp:docPr id="114" name="Group 11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27800" cy="9059333"/>
                        <a:chOff x="0" y="0"/>
                        <a:chExt cx="6527800" cy="9059333"/>
                      </a:xfrm>
                    </wpg:grpSpPr>
                    <wpg:grpSp>
                      <wpg:cNvPr id="1" name="Graphic 1" descr="decorative elements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98165" cy="2143003"/>
                          <a:chOff x="-128" y="-128"/>
                          <a:chExt cx="43207" cy="28174"/>
                        </a:xfrm>
                      </wpg:grpSpPr>
                      <wps:wsp>
                        <wps:cNvPr id="3" name="Freeform: Shape 25"/>
                        <wps:cNvSpPr>
                          <a:spLocks/>
                        </wps:cNvSpPr>
                        <wps:spPr bwMode="auto">
                          <a:xfrm>
                            <a:off x="7172" y="-128"/>
                            <a:ext cx="35907" cy="28174"/>
                          </a:xfrm>
                          <a:custGeom>
                            <a:avLst/>
                            <a:gdLst>
                              <a:gd name="T0" fmla="*/ 3593213 w 3590634"/>
                              <a:gd name="T1" fmla="*/ 12885 h 2817532"/>
                              <a:gd name="T2" fmla="*/ 497363 w 3590634"/>
                              <a:gd name="T3" fmla="*/ 12885 h 2817532"/>
                              <a:gd name="T4" fmla="*/ 1181130 w 3590634"/>
                              <a:gd name="T5" fmla="*/ 698370 h 2817532"/>
                              <a:gd name="T6" fmla="*/ 1057434 w 3590634"/>
                              <a:gd name="T7" fmla="*/ 822067 h 2817532"/>
                              <a:gd name="T8" fmla="*/ 246534 w 3590634"/>
                              <a:gd name="T9" fmla="*/ 12885 h 2817532"/>
                              <a:gd name="T10" fmla="*/ 12885 w 3590634"/>
                              <a:gd name="T11" fmla="*/ 12885 h 2817532"/>
                              <a:gd name="T12" fmla="*/ 1414779 w 3590634"/>
                              <a:gd name="T13" fmla="*/ 1413061 h 2817532"/>
                              <a:gd name="T14" fmla="*/ 12885 w 3590634"/>
                              <a:gd name="T15" fmla="*/ 2814955 h 2817532"/>
                              <a:gd name="T16" fmla="*/ 246534 w 3590634"/>
                              <a:gd name="T17" fmla="*/ 2814955 h 2817532"/>
                              <a:gd name="T18" fmla="*/ 1057434 w 3590634"/>
                              <a:gd name="T19" fmla="*/ 2005774 h 2817532"/>
                              <a:gd name="T20" fmla="*/ 1181130 w 3590634"/>
                              <a:gd name="T21" fmla="*/ 2129470 h 2817532"/>
                              <a:gd name="T22" fmla="*/ 497363 w 3590634"/>
                              <a:gd name="T23" fmla="*/ 2814955 h 2817532"/>
                              <a:gd name="T24" fmla="*/ 3593213 w 3590634"/>
                              <a:gd name="T25" fmla="*/ 2814955 h 2817532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90634" h="2817532">
                                <a:moveTo>
                                  <a:pt x="3593212" y="12885"/>
                                </a:moveTo>
                                <a:lnTo>
                                  <a:pt x="497363" y="12885"/>
                                </a:lnTo>
                                <a:lnTo>
                                  <a:pt x="1181130" y="698370"/>
                                </a:lnTo>
                                <a:lnTo>
                                  <a:pt x="1057434" y="822067"/>
                                </a:lnTo>
                                <a:lnTo>
                                  <a:pt x="246534" y="12885"/>
                                </a:lnTo>
                                <a:lnTo>
                                  <a:pt x="12885" y="12885"/>
                                </a:lnTo>
                                <a:lnTo>
                                  <a:pt x="1414779" y="1413061"/>
                                </a:lnTo>
                                <a:lnTo>
                                  <a:pt x="12885" y="2814955"/>
                                </a:lnTo>
                                <a:lnTo>
                                  <a:pt x="246534" y="2814955"/>
                                </a:lnTo>
                                <a:lnTo>
                                  <a:pt x="1057434" y="2005774"/>
                                </a:lnTo>
                                <a:lnTo>
                                  <a:pt x="1181130" y="2129470"/>
                                </a:lnTo>
                                <a:lnTo>
                                  <a:pt x="497363" y="2814955"/>
                                </a:lnTo>
                                <a:lnTo>
                                  <a:pt x="3593212" y="2814955"/>
                                </a:lnTo>
                                <a:lnTo>
                                  <a:pt x="3593212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" name="Freeform: Shape 26"/>
                        <wps:cNvSpPr>
                          <a:spLocks/>
                        </wps:cNvSpPr>
                        <wps:spPr bwMode="auto">
                          <a:xfrm>
                            <a:off x="-128" y="7602"/>
                            <a:ext cx="6527" cy="12713"/>
                          </a:xfrm>
                          <a:custGeom>
                            <a:avLst/>
                            <a:gdLst>
                              <a:gd name="T0" fmla="*/ 12885 w 652842"/>
                              <a:gd name="T1" fmla="*/ 12885 h 1271325"/>
                              <a:gd name="T2" fmla="*/ 12885 w 652842"/>
                              <a:gd name="T3" fmla="*/ 286048 h 1271325"/>
                              <a:gd name="T4" fmla="*/ 368514 w 652842"/>
                              <a:gd name="T5" fmla="*/ 639958 h 1271325"/>
                              <a:gd name="T6" fmla="*/ 12885 w 652842"/>
                              <a:gd name="T7" fmla="*/ 995585 h 1271325"/>
                              <a:gd name="T8" fmla="*/ 12885 w 652842"/>
                              <a:gd name="T9" fmla="*/ 1268748 h 1271325"/>
                              <a:gd name="T10" fmla="*/ 639959 w 652842"/>
                              <a:gd name="T11" fmla="*/ 639958 h 127132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52842" h="1271325">
                                <a:moveTo>
                                  <a:pt x="12885" y="12885"/>
                                </a:moveTo>
                                <a:lnTo>
                                  <a:pt x="12885" y="286048"/>
                                </a:lnTo>
                                <a:lnTo>
                                  <a:pt x="368513" y="639958"/>
                                </a:lnTo>
                                <a:lnTo>
                                  <a:pt x="12885" y="995585"/>
                                </a:lnTo>
                                <a:lnTo>
                                  <a:pt x="12885" y="1268748"/>
                                </a:lnTo>
                                <a:lnTo>
                                  <a:pt x="639958" y="639958"/>
                                </a:lnTo>
                                <a:lnTo>
                                  <a:pt x="12885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g:grpSp>
                      <wpg:cNvPr id="14" name="Group 14" descr="decorative elements"/>
                      <wpg:cNvGrpSpPr>
                        <a:grpSpLocks/>
                      </wpg:cNvGrpSpPr>
                      <wpg:grpSpPr bwMode="auto">
                        <a:xfrm>
                          <a:off x="0" y="2315633"/>
                          <a:ext cx="3098165" cy="2143003"/>
                          <a:chOff x="-128" y="-128"/>
                          <a:chExt cx="43207" cy="28174"/>
                        </a:xfrm>
                      </wpg:grpSpPr>
                      <wps:wsp>
                        <wps:cNvPr id="16" name="Freeform: Shape 25"/>
                        <wps:cNvSpPr>
                          <a:spLocks/>
                        </wps:cNvSpPr>
                        <wps:spPr bwMode="auto">
                          <a:xfrm>
                            <a:off x="7172" y="-128"/>
                            <a:ext cx="35907" cy="28174"/>
                          </a:xfrm>
                          <a:custGeom>
                            <a:avLst/>
                            <a:gdLst>
                              <a:gd name="T0" fmla="*/ 3593213 w 3590634"/>
                              <a:gd name="T1" fmla="*/ 12885 h 2817532"/>
                              <a:gd name="T2" fmla="*/ 497363 w 3590634"/>
                              <a:gd name="T3" fmla="*/ 12885 h 2817532"/>
                              <a:gd name="T4" fmla="*/ 1181130 w 3590634"/>
                              <a:gd name="T5" fmla="*/ 698370 h 2817532"/>
                              <a:gd name="T6" fmla="*/ 1057434 w 3590634"/>
                              <a:gd name="T7" fmla="*/ 822067 h 2817532"/>
                              <a:gd name="T8" fmla="*/ 246534 w 3590634"/>
                              <a:gd name="T9" fmla="*/ 12885 h 2817532"/>
                              <a:gd name="T10" fmla="*/ 12885 w 3590634"/>
                              <a:gd name="T11" fmla="*/ 12885 h 2817532"/>
                              <a:gd name="T12" fmla="*/ 1414779 w 3590634"/>
                              <a:gd name="T13" fmla="*/ 1413061 h 2817532"/>
                              <a:gd name="T14" fmla="*/ 12885 w 3590634"/>
                              <a:gd name="T15" fmla="*/ 2814955 h 2817532"/>
                              <a:gd name="T16" fmla="*/ 246534 w 3590634"/>
                              <a:gd name="T17" fmla="*/ 2814955 h 2817532"/>
                              <a:gd name="T18" fmla="*/ 1057434 w 3590634"/>
                              <a:gd name="T19" fmla="*/ 2005774 h 2817532"/>
                              <a:gd name="T20" fmla="*/ 1181130 w 3590634"/>
                              <a:gd name="T21" fmla="*/ 2129470 h 2817532"/>
                              <a:gd name="T22" fmla="*/ 497363 w 3590634"/>
                              <a:gd name="T23" fmla="*/ 2814955 h 2817532"/>
                              <a:gd name="T24" fmla="*/ 3593213 w 3590634"/>
                              <a:gd name="T25" fmla="*/ 2814955 h 2817532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90634" h="2817532">
                                <a:moveTo>
                                  <a:pt x="3593212" y="12885"/>
                                </a:moveTo>
                                <a:lnTo>
                                  <a:pt x="497363" y="12885"/>
                                </a:lnTo>
                                <a:lnTo>
                                  <a:pt x="1181130" y="698370"/>
                                </a:lnTo>
                                <a:lnTo>
                                  <a:pt x="1057434" y="822067"/>
                                </a:lnTo>
                                <a:lnTo>
                                  <a:pt x="246534" y="12885"/>
                                </a:lnTo>
                                <a:lnTo>
                                  <a:pt x="12885" y="12885"/>
                                </a:lnTo>
                                <a:lnTo>
                                  <a:pt x="1414779" y="1413061"/>
                                </a:lnTo>
                                <a:lnTo>
                                  <a:pt x="12885" y="2814955"/>
                                </a:lnTo>
                                <a:lnTo>
                                  <a:pt x="246534" y="2814955"/>
                                </a:lnTo>
                                <a:lnTo>
                                  <a:pt x="1057434" y="2005774"/>
                                </a:lnTo>
                                <a:lnTo>
                                  <a:pt x="1181130" y="2129470"/>
                                </a:lnTo>
                                <a:lnTo>
                                  <a:pt x="497363" y="2814955"/>
                                </a:lnTo>
                                <a:lnTo>
                                  <a:pt x="3593212" y="2814955"/>
                                </a:lnTo>
                                <a:lnTo>
                                  <a:pt x="3593212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Freeform: Shape 26"/>
                        <wps:cNvSpPr>
                          <a:spLocks/>
                        </wps:cNvSpPr>
                        <wps:spPr bwMode="auto">
                          <a:xfrm>
                            <a:off x="-128" y="7602"/>
                            <a:ext cx="6527" cy="12713"/>
                          </a:xfrm>
                          <a:custGeom>
                            <a:avLst/>
                            <a:gdLst>
                              <a:gd name="T0" fmla="*/ 12885 w 652842"/>
                              <a:gd name="T1" fmla="*/ 12885 h 1271325"/>
                              <a:gd name="T2" fmla="*/ 12885 w 652842"/>
                              <a:gd name="T3" fmla="*/ 286048 h 1271325"/>
                              <a:gd name="T4" fmla="*/ 368514 w 652842"/>
                              <a:gd name="T5" fmla="*/ 639958 h 1271325"/>
                              <a:gd name="T6" fmla="*/ 12885 w 652842"/>
                              <a:gd name="T7" fmla="*/ 995585 h 1271325"/>
                              <a:gd name="T8" fmla="*/ 12885 w 652842"/>
                              <a:gd name="T9" fmla="*/ 1268748 h 1271325"/>
                              <a:gd name="T10" fmla="*/ 639959 w 652842"/>
                              <a:gd name="T11" fmla="*/ 639958 h 127132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52842" h="1271325">
                                <a:moveTo>
                                  <a:pt x="12885" y="12885"/>
                                </a:moveTo>
                                <a:lnTo>
                                  <a:pt x="12885" y="286048"/>
                                </a:lnTo>
                                <a:lnTo>
                                  <a:pt x="368513" y="639958"/>
                                </a:lnTo>
                                <a:lnTo>
                                  <a:pt x="12885" y="995585"/>
                                </a:lnTo>
                                <a:lnTo>
                                  <a:pt x="12885" y="1268748"/>
                                </a:lnTo>
                                <a:lnTo>
                                  <a:pt x="639958" y="639958"/>
                                </a:lnTo>
                                <a:lnTo>
                                  <a:pt x="12885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g:grpSp>
                      <wpg:cNvPr id="27" name="Group 27" descr="decorative elements"/>
                      <wpg:cNvGrpSpPr>
                        <a:grpSpLocks/>
                      </wpg:cNvGrpSpPr>
                      <wpg:grpSpPr bwMode="auto">
                        <a:xfrm>
                          <a:off x="0" y="4622800"/>
                          <a:ext cx="3098165" cy="2143003"/>
                          <a:chOff x="-128" y="-128"/>
                          <a:chExt cx="43207" cy="28174"/>
                        </a:xfrm>
                      </wpg:grpSpPr>
                      <wps:wsp>
                        <wps:cNvPr id="28" name="Freeform: Shape 24"/>
                        <wps:cNvSpPr>
                          <a:spLocks/>
                        </wps:cNvSpPr>
                        <wps:spPr bwMode="auto">
                          <a:xfrm>
                            <a:off x="-128" y="-128"/>
                            <a:ext cx="16492" cy="28174"/>
                          </a:xfrm>
                          <a:custGeom>
                            <a:avLst/>
                            <a:gdLst>
                              <a:gd name="T0" fmla="*/ 244816 w 1649286"/>
                              <a:gd name="T1" fmla="*/ 12885 h 2817532"/>
                              <a:gd name="T2" fmla="*/ 24911 w 1649286"/>
                              <a:gd name="T3" fmla="*/ 12885 h 2817532"/>
                              <a:gd name="T4" fmla="*/ 976688 w 1649286"/>
                              <a:gd name="T5" fmla="*/ 964661 h 2817532"/>
                              <a:gd name="T6" fmla="*/ 950918 w 1649286"/>
                              <a:gd name="T7" fmla="*/ 990431 h 2817532"/>
                              <a:gd name="T8" fmla="*/ 12885 w 1649286"/>
                              <a:gd name="T9" fmla="*/ 50681 h 2817532"/>
                              <a:gd name="T10" fmla="*/ 12885 w 1649286"/>
                              <a:gd name="T11" fmla="*/ 287766 h 2817532"/>
                              <a:gd name="T12" fmla="*/ 1138181 w 1649286"/>
                              <a:gd name="T13" fmla="*/ 1414779 h 2817532"/>
                              <a:gd name="T14" fmla="*/ 12885 w 1649286"/>
                              <a:gd name="T15" fmla="*/ 2540074 h 2817532"/>
                              <a:gd name="T16" fmla="*/ 12885 w 1649286"/>
                              <a:gd name="T17" fmla="*/ 2777159 h 2817532"/>
                              <a:gd name="T18" fmla="*/ 952636 w 1649286"/>
                              <a:gd name="T19" fmla="*/ 1837409 h 2817532"/>
                              <a:gd name="T20" fmla="*/ 978406 w 1649286"/>
                              <a:gd name="T21" fmla="*/ 1863179 h 2817532"/>
                              <a:gd name="T22" fmla="*/ 24911 w 1649286"/>
                              <a:gd name="T23" fmla="*/ 2814955 h 2817532"/>
                              <a:gd name="T24" fmla="*/ 244816 w 1649286"/>
                              <a:gd name="T25" fmla="*/ 2814955 h 2817532"/>
                              <a:gd name="T26" fmla="*/ 1644993 w 1649286"/>
                              <a:gd name="T27" fmla="*/ 1414779 h 2817532"/>
                              <a:gd name="T28" fmla="*/ 244816 w 1649286"/>
                              <a:gd name="T29" fmla="*/ 12885 h 2817532"/>
                              <a:gd name="T30" fmla="*/ 1048844 w 1649286"/>
                              <a:gd name="T31" fmla="*/ 1086640 h 2817532"/>
                              <a:gd name="T32" fmla="*/ 1074615 w 1649286"/>
                              <a:gd name="T33" fmla="*/ 1060870 h 2817532"/>
                              <a:gd name="T34" fmla="*/ 1206901 w 1649286"/>
                              <a:gd name="T35" fmla="*/ 1193156 h 2817532"/>
                              <a:gd name="T36" fmla="*/ 1181131 w 1649286"/>
                              <a:gd name="T37" fmla="*/ 1218926 h 2817532"/>
                              <a:gd name="T38" fmla="*/ 1048844 w 1649286"/>
                              <a:gd name="T39" fmla="*/ 1086640 h 2817532"/>
                              <a:gd name="T40" fmla="*/ 1048844 w 1649286"/>
                              <a:gd name="T41" fmla="*/ 1741200 h 2817532"/>
                              <a:gd name="T42" fmla="*/ 1181131 w 1649286"/>
                              <a:gd name="T43" fmla="*/ 1608914 h 2817532"/>
                              <a:gd name="T44" fmla="*/ 1206901 w 1649286"/>
                              <a:gd name="T45" fmla="*/ 1634684 h 2817532"/>
                              <a:gd name="T46" fmla="*/ 1074615 w 1649286"/>
                              <a:gd name="T47" fmla="*/ 1766971 h 2817532"/>
                              <a:gd name="T48" fmla="*/ 1048844 w 1649286"/>
                              <a:gd name="T49" fmla="*/ 1741200 h 2817532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</a:gdLst>
                            <a:ahLst/>
                            <a:cxnLst>
                              <a:cxn ang="T50">
                                <a:pos x="T0" y="T1"/>
                              </a:cxn>
                              <a:cxn ang="T51">
                                <a:pos x="T2" y="T3"/>
                              </a:cxn>
                              <a:cxn ang="T52">
                                <a:pos x="T4" y="T5"/>
                              </a:cxn>
                              <a:cxn ang="T53">
                                <a:pos x="T6" y="T7"/>
                              </a:cxn>
                              <a:cxn ang="T54">
                                <a:pos x="T8" y="T9"/>
                              </a:cxn>
                              <a:cxn ang="T55">
                                <a:pos x="T10" y="T11"/>
                              </a:cxn>
                              <a:cxn ang="T56">
                                <a:pos x="T12" y="T13"/>
                              </a:cxn>
                              <a:cxn ang="T57">
                                <a:pos x="T14" y="T15"/>
                              </a:cxn>
                              <a:cxn ang="T58">
                                <a:pos x="T16" y="T17"/>
                              </a:cxn>
                              <a:cxn ang="T59">
                                <a:pos x="T18" y="T19"/>
                              </a:cxn>
                              <a:cxn ang="T60">
                                <a:pos x="T20" y="T21"/>
                              </a:cxn>
                              <a:cxn ang="T61">
                                <a:pos x="T22" y="T23"/>
                              </a:cxn>
                              <a:cxn ang="T62">
                                <a:pos x="T24" y="T25"/>
                              </a:cxn>
                              <a:cxn ang="T63">
                                <a:pos x="T26" y="T27"/>
                              </a:cxn>
                              <a:cxn ang="T64">
                                <a:pos x="T28" y="T29"/>
                              </a:cxn>
                              <a:cxn ang="T65">
                                <a:pos x="T30" y="T31"/>
                              </a:cxn>
                              <a:cxn ang="T66">
                                <a:pos x="T32" y="T33"/>
                              </a:cxn>
                              <a:cxn ang="T67">
                                <a:pos x="T34" y="T35"/>
                              </a:cxn>
                              <a:cxn ang="T68">
                                <a:pos x="T36" y="T37"/>
                              </a:cxn>
                              <a:cxn ang="T69">
                                <a:pos x="T38" y="T39"/>
                              </a:cxn>
                              <a:cxn ang="T70">
                                <a:pos x="T40" y="T41"/>
                              </a:cxn>
                              <a:cxn ang="T71">
                                <a:pos x="T42" y="T43"/>
                              </a:cxn>
                              <a:cxn ang="T72">
                                <a:pos x="T44" y="T45"/>
                              </a:cxn>
                              <a:cxn ang="T73">
                                <a:pos x="T46" y="T47"/>
                              </a:cxn>
                              <a:cxn ang="T74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649286" h="2817532">
                                <a:moveTo>
                                  <a:pt x="244816" y="12885"/>
                                </a:moveTo>
                                <a:lnTo>
                                  <a:pt x="24911" y="12885"/>
                                </a:lnTo>
                                <a:lnTo>
                                  <a:pt x="976687" y="964661"/>
                                </a:lnTo>
                                <a:lnTo>
                                  <a:pt x="950917" y="990431"/>
                                </a:lnTo>
                                <a:lnTo>
                                  <a:pt x="12885" y="50681"/>
                                </a:lnTo>
                                <a:lnTo>
                                  <a:pt x="12885" y="287766"/>
                                </a:lnTo>
                                <a:lnTo>
                                  <a:pt x="1138180" y="1414779"/>
                                </a:lnTo>
                                <a:lnTo>
                                  <a:pt x="12885" y="2540074"/>
                                </a:lnTo>
                                <a:lnTo>
                                  <a:pt x="12885" y="2777159"/>
                                </a:lnTo>
                                <a:lnTo>
                                  <a:pt x="952635" y="1837409"/>
                                </a:lnTo>
                                <a:lnTo>
                                  <a:pt x="978405" y="1863179"/>
                                </a:lnTo>
                                <a:lnTo>
                                  <a:pt x="24911" y="2814955"/>
                                </a:lnTo>
                                <a:lnTo>
                                  <a:pt x="244816" y="2814955"/>
                                </a:lnTo>
                                <a:lnTo>
                                  <a:pt x="1644992" y="1414779"/>
                                </a:lnTo>
                                <a:lnTo>
                                  <a:pt x="244816" y="12885"/>
                                </a:lnTo>
                                <a:close/>
                                <a:moveTo>
                                  <a:pt x="1048843" y="1086640"/>
                                </a:moveTo>
                                <a:lnTo>
                                  <a:pt x="1074614" y="1060870"/>
                                </a:lnTo>
                                <a:lnTo>
                                  <a:pt x="1206900" y="1193156"/>
                                </a:lnTo>
                                <a:lnTo>
                                  <a:pt x="1181130" y="1218926"/>
                                </a:lnTo>
                                <a:lnTo>
                                  <a:pt x="1048843" y="1086640"/>
                                </a:lnTo>
                                <a:close/>
                                <a:moveTo>
                                  <a:pt x="1048843" y="1741200"/>
                                </a:moveTo>
                                <a:lnTo>
                                  <a:pt x="1181130" y="1608914"/>
                                </a:lnTo>
                                <a:lnTo>
                                  <a:pt x="1206900" y="1634684"/>
                                </a:lnTo>
                                <a:lnTo>
                                  <a:pt x="1074614" y="1766971"/>
                                </a:lnTo>
                                <a:lnTo>
                                  <a:pt x="1048843" y="17412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" name="Freeform: Shape 25"/>
                        <wps:cNvSpPr>
                          <a:spLocks/>
                        </wps:cNvSpPr>
                        <wps:spPr bwMode="auto">
                          <a:xfrm>
                            <a:off x="7172" y="-128"/>
                            <a:ext cx="35907" cy="28174"/>
                          </a:xfrm>
                          <a:custGeom>
                            <a:avLst/>
                            <a:gdLst>
                              <a:gd name="T0" fmla="*/ 3593213 w 3590634"/>
                              <a:gd name="T1" fmla="*/ 12885 h 2817532"/>
                              <a:gd name="T2" fmla="*/ 497363 w 3590634"/>
                              <a:gd name="T3" fmla="*/ 12885 h 2817532"/>
                              <a:gd name="T4" fmla="*/ 1181130 w 3590634"/>
                              <a:gd name="T5" fmla="*/ 698370 h 2817532"/>
                              <a:gd name="T6" fmla="*/ 1057434 w 3590634"/>
                              <a:gd name="T7" fmla="*/ 822067 h 2817532"/>
                              <a:gd name="T8" fmla="*/ 246534 w 3590634"/>
                              <a:gd name="T9" fmla="*/ 12885 h 2817532"/>
                              <a:gd name="T10" fmla="*/ 12885 w 3590634"/>
                              <a:gd name="T11" fmla="*/ 12885 h 2817532"/>
                              <a:gd name="T12" fmla="*/ 1414779 w 3590634"/>
                              <a:gd name="T13" fmla="*/ 1413061 h 2817532"/>
                              <a:gd name="T14" fmla="*/ 12885 w 3590634"/>
                              <a:gd name="T15" fmla="*/ 2814955 h 2817532"/>
                              <a:gd name="T16" fmla="*/ 246534 w 3590634"/>
                              <a:gd name="T17" fmla="*/ 2814955 h 2817532"/>
                              <a:gd name="T18" fmla="*/ 1057434 w 3590634"/>
                              <a:gd name="T19" fmla="*/ 2005774 h 2817532"/>
                              <a:gd name="T20" fmla="*/ 1181130 w 3590634"/>
                              <a:gd name="T21" fmla="*/ 2129470 h 2817532"/>
                              <a:gd name="T22" fmla="*/ 497363 w 3590634"/>
                              <a:gd name="T23" fmla="*/ 2814955 h 2817532"/>
                              <a:gd name="T24" fmla="*/ 3593213 w 3590634"/>
                              <a:gd name="T25" fmla="*/ 2814955 h 2817532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90634" h="2817532">
                                <a:moveTo>
                                  <a:pt x="3593212" y="12885"/>
                                </a:moveTo>
                                <a:lnTo>
                                  <a:pt x="497363" y="12885"/>
                                </a:lnTo>
                                <a:lnTo>
                                  <a:pt x="1181130" y="698370"/>
                                </a:lnTo>
                                <a:lnTo>
                                  <a:pt x="1057434" y="822067"/>
                                </a:lnTo>
                                <a:lnTo>
                                  <a:pt x="246534" y="12885"/>
                                </a:lnTo>
                                <a:lnTo>
                                  <a:pt x="12885" y="12885"/>
                                </a:lnTo>
                                <a:lnTo>
                                  <a:pt x="1414779" y="1413061"/>
                                </a:lnTo>
                                <a:lnTo>
                                  <a:pt x="12885" y="2814955"/>
                                </a:lnTo>
                                <a:lnTo>
                                  <a:pt x="246534" y="2814955"/>
                                </a:lnTo>
                                <a:lnTo>
                                  <a:pt x="1057434" y="2005774"/>
                                </a:lnTo>
                                <a:lnTo>
                                  <a:pt x="1181130" y="2129470"/>
                                </a:lnTo>
                                <a:lnTo>
                                  <a:pt x="497363" y="2814955"/>
                                </a:lnTo>
                                <a:lnTo>
                                  <a:pt x="3593212" y="2814955"/>
                                </a:lnTo>
                                <a:lnTo>
                                  <a:pt x="3593212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" name="Freeform: Shape 26"/>
                        <wps:cNvSpPr>
                          <a:spLocks/>
                        </wps:cNvSpPr>
                        <wps:spPr bwMode="auto">
                          <a:xfrm>
                            <a:off x="-128" y="7602"/>
                            <a:ext cx="6527" cy="12713"/>
                          </a:xfrm>
                          <a:custGeom>
                            <a:avLst/>
                            <a:gdLst>
                              <a:gd name="T0" fmla="*/ 12885 w 652842"/>
                              <a:gd name="T1" fmla="*/ 12885 h 1271325"/>
                              <a:gd name="T2" fmla="*/ 12885 w 652842"/>
                              <a:gd name="T3" fmla="*/ 286048 h 1271325"/>
                              <a:gd name="T4" fmla="*/ 368514 w 652842"/>
                              <a:gd name="T5" fmla="*/ 639958 h 1271325"/>
                              <a:gd name="T6" fmla="*/ 12885 w 652842"/>
                              <a:gd name="T7" fmla="*/ 995585 h 1271325"/>
                              <a:gd name="T8" fmla="*/ 12885 w 652842"/>
                              <a:gd name="T9" fmla="*/ 1268748 h 1271325"/>
                              <a:gd name="T10" fmla="*/ 639959 w 652842"/>
                              <a:gd name="T11" fmla="*/ 639958 h 127132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52842" h="1271325">
                                <a:moveTo>
                                  <a:pt x="12885" y="12885"/>
                                </a:moveTo>
                                <a:lnTo>
                                  <a:pt x="12885" y="286048"/>
                                </a:lnTo>
                                <a:lnTo>
                                  <a:pt x="368513" y="639958"/>
                                </a:lnTo>
                                <a:lnTo>
                                  <a:pt x="12885" y="995585"/>
                                </a:lnTo>
                                <a:lnTo>
                                  <a:pt x="12885" y="1268748"/>
                                </a:lnTo>
                                <a:lnTo>
                                  <a:pt x="639958" y="639958"/>
                                </a:lnTo>
                                <a:lnTo>
                                  <a:pt x="12885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g:grpSp>
                      <wpg:cNvPr id="40" name="Group 40" descr="decorative elements"/>
                      <wpg:cNvGrpSpPr>
                        <a:grpSpLocks/>
                      </wpg:cNvGrpSpPr>
                      <wpg:grpSpPr bwMode="auto">
                        <a:xfrm>
                          <a:off x="0" y="6913033"/>
                          <a:ext cx="3098165" cy="2143003"/>
                          <a:chOff x="-128" y="-128"/>
                          <a:chExt cx="43207" cy="28174"/>
                        </a:xfrm>
                      </wpg:grpSpPr>
                      <wps:wsp>
                        <wps:cNvPr id="41" name="Freeform: Shape 24"/>
                        <wps:cNvSpPr>
                          <a:spLocks/>
                        </wps:cNvSpPr>
                        <wps:spPr bwMode="auto">
                          <a:xfrm>
                            <a:off x="-128" y="-128"/>
                            <a:ext cx="16492" cy="28174"/>
                          </a:xfrm>
                          <a:custGeom>
                            <a:avLst/>
                            <a:gdLst>
                              <a:gd name="T0" fmla="*/ 244816 w 1649286"/>
                              <a:gd name="T1" fmla="*/ 12885 h 2817532"/>
                              <a:gd name="T2" fmla="*/ 24911 w 1649286"/>
                              <a:gd name="T3" fmla="*/ 12885 h 2817532"/>
                              <a:gd name="T4" fmla="*/ 976688 w 1649286"/>
                              <a:gd name="T5" fmla="*/ 964661 h 2817532"/>
                              <a:gd name="T6" fmla="*/ 950918 w 1649286"/>
                              <a:gd name="T7" fmla="*/ 990431 h 2817532"/>
                              <a:gd name="T8" fmla="*/ 12885 w 1649286"/>
                              <a:gd name="T9" fmla="*/ 50681 h 2817532"/>
                              <a:gd name="T10" fmla="*/ 12885 w 1649286"/>
                              <a:gd name="T11" fmla="*/ 287766 h 2817532"/>
                              <a:gd name="T12" fmla="*/ 1138181 w 1649286"/>
                              <a:gd name="T13" fmla="*/ 1414779 h 2817532"/>
                              <a:gd name="T14" fmla="*/ 12885 w 1649286"/>
                              <a:gd name="T15" fmla="*/ 2540074 h 2817532"/>
                              <a:gd name="T16" fmla="*/ 12885 w 1649286"/>
                              <a:gd name="T17" fmla="*/ 2777159 h 2817532"/>
                              <a:gd name="T18" fmla="*/ 952636 w 1649286"/>
                              <a:gd name="T19" fmla="*/ 1837409 h 2817532"/>
                              <a:gd name="T20" fmla="*/ 978406 w 1649286"/>
                              <a:gd name="T21" fmla="*/ 1863179 h 2817532"/>
                              <a:gd name="T22" fmla="*/ 24911 w 1649286"/>
                              <a:gd name="T23" fmla="*/ 2814955 h 2817532"/>
                              <a:gd name="T24" fmla="*/ 244816 w 1649286"/>
                              <a:gd name="T25" fmla="*/ 2814955 h 2817532"/>
                              <a:gd name="T26" fmla="*/ 1644993 w 1649286"/>
                              <a:gd name="T27" fmla="*/ 1414779 h 2817532"/>
                              <a:gd name="T28" fmla="*/ 244816 w 1649286"/>
                              <a:gd name="T29" fmla="*/ 12885 h 2817532"/>
                              <a:gd name="T30" fmla="*/ 1048844 w 1649286"/>
                              <a:gd name="T31" fmla="*/ 1086640 h 2817532"/>
                              <a:gd name="T32" fmla="*/ 1074615 w 1649286"/>
                              <a:gd name="T33" fmla="*/ 1060870 h 2817532"/>
                              <a:gd name="T34" fmla="*/ 1206901 w 1649286"/>
                              <a:gd name="T35" fmla="*/ 1193156 h 2817532"/>
                              <a:gd name="T36" fmla="*/ 1181131 w 1649286"/>
                              <a:gd name="T37" fmla="*/ 1218926 h 2817532"/>
                              <a:gd name="T38" fmla="*/ 1048844 w 1649286"/>
                              <a:gd name="T39" fmla="*/ 1086640 h 2817532"/>
                              <a:gd name="T40" fmla="*/ 1048844 w 1649286"/>
                              <a:gd name="T41" fmla="*/ 1741200 h 2817532"/>
                              <a:gd name="T42" fmla="*/ 1181131 w 1649286"/>
                              <a:gd name="T43" fmla="*/ 1608914 h 2817532"/>
                              <a:gd name="T44" fmla="*/ 1206901 w 1649286"/>
                              <a:gd name="T45" fmla="*/ 1634684 h 2817532"/>
                              <a:gd name="T46" fmla="*/ 1074615 w 1649286"/>
                              <a:gd name="T47" fmla="*/ 1766971 h 2817532"/>
                              <a:gd name="T48" fmla="*/ 1048844 w 1649286"/>
                              <a:gd name="T49" fmla="*/ 1741200 h 2817532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</a:gdLst>
                            <a:ahLst/>
                            <a:cxnLst>
                              <a:cxn ang="T50">
                                <a:pos x="T0" y="T1"/>
                              </a:cxn>
                              <a:cxn ang="T51">
                                <a:pos x="T2" y="T3"/>
                              </a:cxn>
                              <a:cxn ang="T52">
                                <a:pos x="T4" y="T5"/>
                              </a:cxn>
                              <a:cxn ang="T53">
                                <a:pos x="T6" y="T7"/>
                              </a:cxn>
                              <a:cxn ang="T54">
                                <a:pos x="T8" y="T9"/>
                              </a:cxn>
                              <a:cxn ang="T55">
                                <a:pos x="T10" y="T11"/>
                              </a:cxn>
                              <a:cxn ang="T56">
                                <a:pos x="T12" y="T13"/>
                              </a:cxn>
                              <a:cxn ang="T57">
                                <a:pos x="T14" y="T15"/>
                              </a:cxn>
                              <a:cxn ang="T58">
                                <a:pos x="T16" y="T17"/>
                              </a:cxn>
                              <a:cxn ang="T59">
                                <a:pos x="T18" y="T19"/>
                              </a:cxn>
                              <a:cxn ang="T60">
                                <a:pos x="T20" y="T21"/>
                              </a:cxn>
                              <a:cxn ang="T61">
                                <a:pos x="T22" y="T23"/>
                              </a:cxn>
                              <a:cxn ang="T62">
                                <a:pos x="T24" y="T25"/>
                              </a:cxn>
                              <a:cxn ang="T63">
                                <a:pos x="T26" y="T27"/>
                              </a:cxn>
                              <a:cxn ang="T64">
                                <a:pos x="T28" y="T29"/>
                              </a:cxn>
                              <a:cxn ang="T65">
                                <a:pos x="T30" y="T31"/>
                              </a:cxn>
                              <a:cxn ang="T66">
                                <a:pos x="T32" y="T33"/>
                              </a:cxn>
                              <a:cxn ang="T67">
                                <a:pos x="T34" y="T35"/>
                              </a:cxn>
                              <a:cxn ang="T68">
                                <a:pos x="T36" y="T37"/>
                              </a:cxn>
                              <a:cxn ang="T69">
                                <a:pos x="T38" y="T39"/>
                              </a:cxn>
                              <a:cxn ang="T70">
                                <a:pos x="T40" y="T41"/>
                              </a:cxn>
                              <a:cxn ang="T71">
                                <a:pos x="T42" y="T43"/>
                              </a:cxn>
                              <a:cxn ang="T72">
                                <a:pos x="T44" y="T45"/>
                              </a:cxn>
                              <a:cxn ang="T73">
                                <a:pos x="T46" y="T47"/>
                              </a:cxn>
                              <a:cxn ang="T74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649286" h="2817532">
                                <a:moveTo>
                                  <a:pt x="244816" y="12885"/>
                                </a:moveTo>
                                <a:lnTo>
                                  <a:pt x="24911" y="12885"/>
                                </a:lnTo>
                                <a:lnTo>
                                  <a:pt x="976687" y="964661"/>
                                </a:lnTo>
                                <a:lnTo>
                                  <a:pt x="950917" y="990431"/>
                                </a:lnTo>
                                <a:lnTo>
                                  <a:pt x="12885" y="50681"/>
                                </a:lnTo>
                                <a:lnTo>
                                  <a:pt x="12885" y="287766"/>
                                </a:lnTo>
                                <a:lnTo>
                                  <a:pt x="1138180" y="1414779"/>
                                </a:lnTo>
                                <a:lnTo>
                                  <a:pt x="12885" y="2540074"/>
                                </a:lnTo>
                                <a:lnTo>
                                  <a:pt x="12885" y="2777159"/>
                                </a:lnTo>
                                <a:lnTo>
                                  <a:pt x="952635" y="1837409"/>
                                </a:lnTo>
                                <a:lnTo>
                                  <a:pt x="978405" y="1863179"/>
                                </a:lnTo>
                                <a:lnTo>
                                  <a:pt x="24911" y="2814955"/>
                                </a:lnTo>
                                <a:lnTo>
                                  <a:pt x="244816" y="2814955"/>
                                </a:lnTo>
                                <a:lnTo>
                                  <a:pt x="1644992" y="1414779"/>
                                </a:lnTo>
                                <a:lnTo>
                                  <a:pt x="244816" y="12885"/>
                                </a:lnTo>
                                <a:close/>
                                <a:moveTo>
                                  <a:pt x="1048843" y="1086640"/>
                                </a:moveTo>
                                <a:lnTo>
                                  <a:pt x="1074614" y="1060870"/>
                                </a:lnTo>
                                <a:lnTo>
                                  <a:pt x="1206900" y="1193156"/>
                                </a:lnTo>
                                <a:lnTo>
                                  <a:pt x="1181130" y="1218926"/>
                                </a:lnTo>
                                <a:lnTo>
                                  <a:pt x="1048843" y="1086640"/>
                                </a:lnTo>
                                <a:close/>
                                <a:moveTo>
                                  <a:pt x="1048843" y="1741200"/>
                                </a:moveTo>
                                <a:lnTo>
                                  <a:pt x="1181130" y="1608914"/>
                                </a:lnTo>
                                <a:lnTo>
                                  <a:pt x="1206900" y="1634684"/>
                                </a:lnTo>
                                <a:lnTo>
                                  <a:pt x="1074614" y="1766971"/>
                                </a:lnTo>
                                <a:lnTo>
                                  <a:pt x="1048843" y="17412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" name="Freeform: Shape 25"/>
                        <wps:cNvSpPr>
                          <a:spLocks/>
                        </wps:cNvSpPr>
                        <wps:spPr bwMode="auto">
                          <a:xfrm>
                            <a:off x="7172" y="-128"/>
                            <a:ext cx="35907" cy="28174"/>
                          </a:xfrm>
                          <a:custGeom>
                            <a:avLst/>
                            <a:gdLst>
                              <a:gd name="T0" fmla="*/ 3593213 w 3590634"/>
                              <a:gd name="T1" fmla="*/ 12885 h 2817532"/>
                              <a:gd name="T2" fmla="*/ 497363 w 3590634"/>
                              <a:gd name="T3" fmla="*/ 12885 h 2817532"/>
                              <a:gd name="T4" fmla="*/ 1181130 w 3590634"/>
                              <a:gd name="T5" fmla="*/ 698370 h 2817532"/>
                              <a:gd name="T6" fmla="*/ 1057434 w 3590634"/>
                              <a:gd name="T7" fmla="*/ 822067 h 2817532"/>
                              <a:gd name="T8" fmla="*/ 246534 w 3590634"/>
                              <a:gd name="T9" fmla="*/ 12885 h 2817532"/>
                              <a:gd name="T10" fmla="*/ 12885 w 3590634"/>
                              <a:gd name="T11" fmla="*/ 12885 h 2817532"/>
                              <a:gd name="T12" fmla="*/ 1414779 w 3590634"/>
                              <a:gd name="T13" fmla="*/ 1413061 h 2817532"/>
                              <a:gd name="T14" fmla="*/ 12885 w 3590634"/>
                              <a:gd name="T15" fmla="*/ 2814955 h 2817532"/>
                              <a:gd name="T16" fmla="*/ 246534 w 3590634"/>
                              <a:gd name="T17" fmla="*/ 2814955 h 2817532"/>
                              <a:gd name="T18" fmla="*/ 1057434 w 3590634"/>
                              <a:gd name="T19" fmla="*/ 2005774 h 2817532"/>
                              <a:gd name="T20" fmla="*/ 1181130 w 3590634"/>
                              <a:gd name="T21" fmla="*/ 2129470 h 2817532"/>
                              <a:gd name="T22" fmla="*/ 497363 w 3590634"/>
                              <a:gd name="T23" fmla="*/ 2814955 h 2817532"/>
                              <a:gd name="T24" fmla="*/ 3593213 w 3590634"/>
                              <a:gd name="T25" fmla="*/ 2814955 h 2817532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90634" h="2817532">
                                <a:moveTo>
                                  <a:pt x="3593212" y="12885"/>
                                </a:moveTo>
                                <a:lnTo>
                                  <a:pt x="497363" y="12885"/>
                                </a:lnTo>
                                <a:lnTo>
                                  <a:pt x="1181130" y="698370"/>
                                </a:lnTo>
                                <a:lnTo>
                                  <a:pt x="1057434" y="822067"/>
                                </a:lnTo>
                                <a:lnTo>
                                  <a:pt x="246534" y="12885"/>
                                </a:lnTo>
                                <a:lnTo>
                                  <a:pt x="12885" y="12885"/>
                                </a:lnTo>
                                <a:lnTo>
                                  <a:pt x="1414779" y="1413061"/>
                                </a:lnTo>
                                <a:lnTo>
                                  <a:pt x="12885" y="2814955"/>
                                </a:lnTo>
                                <a:lnTo>
                                  <a:pt x="246534" y="2814955"/>
                                </a:lnTo>
                                <a:lnTo>
                                  <a:pt x="1057434" y="2005774"/>
                                </a:lnTo>
                                <a:lnTo>
                                  <a:pt x="1181130" y="2129470"/>
                                </a:lnTo>
                                <a:lnTo>
                                  <a:pt x="497363" y="2814955"/>
                                </a:lnTo>
                                <a:lnTo>
                                  <a:pt x="3593212" y="2814955"/>
                                </a:lnTo>
                                <a:lnTo>
                                  <a:pt x="3593212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" name="Freeform: Shape 26"/>
                        <wps:cNvSpPr>
                          <a:spLocks/>
                        </wps:cNvSpPr>
                        <wps:spPr bwMode="auto">
                          <a:xfrm>
                            <a:off x="-128" y="7602"/>
                            <a:ext cx="6527" cy="12713"/>
                          </a:xfrm>
                          <a:custGeom>
                            <a:avLst/>
                            <a:gdLst>
                              <a:gd name="T0" fmla="*/ 12885 w 652842"/>
                              <a:gd name="T1" fmla="*/ 12885 h 1271325"/>
                              <a:gd name="T2" fmla="*/ 12885 w 652842"/>
                              <a:gd name="T3" fmla="*/ 286048 h 1271325"/>
                              <a:gd name="T4" fmla="*/ 368514 w 652842"/>
                              <a:gd name="T5" fmla="*/ 639958 h 1271325"/>
                              <a:gd name="T6" fmla="*/ 12885 w 652842"/>
                              <a:gd name="T7" fmla="*/ 995585 h 1271325"/>
                              <a:gd name="T8" fmla="*/ 12885 w 652842"/>
                              <a:gd name="T9" fmla="*/ 1268748 h 1271325"/>
                              <a:gd name="T10" fmla="*/ 639959 w 652842"/>
                              <a:gd name="T11" fmla="*/ 639958 h 127132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52842" h="1271325">
                                <a:moveTo>
                                  <a:pt x="12885" y="12885"/>
                                </a:moveTo>
                                <a:lnTo>
                                  <a:pt x="12885" y="286048"/>
                                </a:lnTo>
                                <a:lnTo>
                                  <a:pt x="368513" y="639958"/>
                                </a:lnTo>
                                <a:lnTo>
                                  <a:pt x="12885" y="995585"/>
                                </a:lnTo>
                                <a:lnTo>
                                  <a:pt x="12885" y="1268748"/>
                                </a:lnTo>
                                <a:lnTo>
                                  <a:pt x="639958" y="639958"/>
                                </a:lnTo>
                                <a:lnTo>
                                  <a:pt x="12885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g:grpSp>
                      <wpg:cNvPr id="53" name="Group 53" descr="decorative elements"/>
                      <wpg:cNvGrpSpPr>
                        <a:grpSpLocks/>
                      </wpg:cNvGrpSpPr>
                      <wpg:grpSpPr bwMode="auto">
                        <a:xfrm>
                          <a:off x="3429000" y="0"/>
                          <a:ext cx="3098165" cy="2143003"/>
                          <a:chOff x="-128" y="-128"/>
                          <a:chExt cx="43207" cy="28174"/>
                        </a:xfrm>
                      </wpg:grpSpPr>
                      <wps:wsp>
                        <wps:cNvPr id="54" name="Freeform: Shape 24"/>
                        <wps:cNvSpPr>
                          <a:spLocks/>
                        </wps:cNvSpPr>
                        <wps:spPr bwMode="auto">
                          <a:xfrm>
                            <a:off x="-128" y="-128"/>
                            <a:ext cx="16492" cy="28174"/>
                          </a:xfrm>
                          <a:custGeom>
                            <a:avLst/>
                            <a:gdLst>
                              <a:gd name="T0" fmla="*/ 244816 w 1649286"/>
                              <a:gd name="T1" fmla="*/ 12885 h 2817532"/>
                              <a:gd name="T2" fmla="*/ 24911 w 1649286"/>
                              <a:gd name="T3" fmla="*/ 12885 h 2817532"/>
                              <a:gd name="T4" fmla="*/ 976688 w 1649286"/>
                              <a:gd name="T5" fmla="*/ 964661 h 2817532"/>
                              <a:gd name="T6" fmla="*/ 950918 w 1649286"/>
                              <a:gd name="T7" fmla="*/ 990431 h 2817532"/>
                              <a:gd name="T8" fmla="*/ 12885 w 1649286"/>
                              <a:gd name="T9" fmla="*/ 50681 h 2817532"/>
                              <a:gd name="T10" fmla="*/ 12885 w 1649286"/>
                              <a:gd name="T11" fmla="*/ 287766 h 2817532"/>
                              <a:gd name="T12" fmla="*/ 1138181 w 1649286"/>
                              <a:gd name="T13" fmla="*/ 1414779 h 2817532"/>
                              <a:gd name="T14" fmla="*/ 12885 w 1649286"/>
                              <a:gd name="T15" fmla="*/ 2540074 h 2817532"/>
                              <a:gd name="T16" fmla="*/ 12885 w 1649286"/>
                              <a:gd name="T17" fmla="*/ 2777159 h 2817532"/>
                              <a:gd name="T18" fmla="*/ 952636 w 1649286"/>
                              <a:gd name="T19" fmla="*/ 1837409 h 2817532"/>
                              <a:gd name="T20" fmla="*/ 978406 w 1649286"/>
                              <a:gd name="T21" fmla="*/ 1863179 h 2817532"/>
                              <a:gd name="T22" fmla="*/ 24911 w 1649286"/>
                              <a:gd name="T23" fmla="*/ 2814955 h 2817532"/>
                              <a:gd name="T24" fmla="*/ 244816 w 1649286"/>
                              <a:gd name="T25" fmla="*/ 2814955 h 2817532"/>
                              <a:gd name="T26" fmla="*/ 1644993 w 1649286"/>
                              <a:gd name="T27" fmla="*/ 1414779 h 2817532"/>
                              <a:gd name="T28" fmla="*/ 244816 w 1649286"/>
                              <a:gd name="T29" fmla="*/ 12885 h 2817532"/>
                              <a:gd name="T30" fmla="*/ 1048844 w 1649286"/>
                              <a:gd name="T31" fmla="*/ 1086640 h 2817532"/>
                              <a:gd name="T32" fmla="*/ 1074615 w 1649286"/>
                              <a:gd name="T33" fmla="*/ 1060870 h 2817532"/>
                              <a:gd name="T34" fmla="*/ 1206901 w 1649286"/>
                              <a:gd name="T35" fmla="*/ 1193156 h 2817532"/>
                              <a:gd name="T36" fmla="*/ 1181131 w 1649286"/>
                              <a:gd name="T37" fmla="*/ 1218926 h 2817532"/>
                              <a:gd name="T38" fmla="*/ 1048844 w 1649286"/>
                              <a:gd name="T39" fmla="*/ 1086640 h 2817532"/>
                              <a:gd name="T40" fmla="*/ 1048844 w 1649286"/>
                              <a:gd name="T41" fmla="*/ 1741200 h 2817532"/>
                              <a:gd name="T42" fmla="*/ 1181131 w 1649286"/>
                              <a:gd name="T43" fmla="*/ 1608914 h 2817532"/>
                              <a:gd name="T44" fmla="*/ 1206901 w 1649286"/>
                              <a:gd name="T45" fmla="*/ 1634684 h 2817532"/>
                              <a:gd name="T46" fmla="*/ 1074615 w 1649286"/>
                              <a:gd name="T47" fmla="*/ 1766971 h 2817532"/>
                              <a:gd name="T48" fmla="*/ 1048844 w 1649286"/>
                              <a:gd name="T49" fmla="*/ 1741200 h 2817532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</a:gdLst>
                            <a:ahLst/>
                            <a:cxnLst>
                              <a:cxn ang="T50">
                                <a:pos x="T0" y="T1"/>
                              </a:cxn>
                              <a:cxn ang="T51">
                                <a:pos x="T2" y="T3"/>
                              </a:cxn>
                              <a:cxn ang="T52">
                                <a:pos x="T4" y="T5"/>
                              </a:cxn>
                              <a:cxn ang="T53">
                                <a:pos x="T6" y="T7"/>
                              </a:cxn>
                              <a:cxn ang="T54">
                                <a:pos x="T8" y="T9"/>
                              </a:cxn>
                              <a:cxn ang="T55">
                                <a:pos x="T10" y="T11"/>
                              </a:cxn>
                              <a:cxn ang="T56">
                                <a:pos x="T12" y="T13"/>
                              </a:cxn>
                              <a:cxn ang="T57">
                                <a:pos x="T14" y="T15"/>
                              </a:cxn>
                              <a:cxn ang="T58">
                                <a:pos x="T16" y="T17"/>
                              </a:cxn>
                              <a:cxn ang="T59">
                                <a:pos x="T18" y="T19"/>
                              </a:cxn>
                              <a:cxn ang="T60">
                                <a:pos x="T20" y="T21"/>
                              </a:cxn>
                              <a:cxn ang="T61">
                                <a:pos x="T22" y="T23"/>
                              </a:cxn>
                              <a:cxn ang="T62">
                                <a:pos x="T24" y="T25"/>
                              </a:cxn>
                              <a:cxn ang="T63">
                                <a:pos x="T26" y="T27"/>
                              </a:cxn>
                              <a:cxn ang="T64">
                                <a:pos x="T28" y="T29"/>
                              </a:cxn>
                              <a:cxn ang="T65">
                                <a:pos x="T30" y="T31"/>
                              </a:cxn>
                              <a:cxn ang="T66">
                                <a:pos x="T32" y="T33"/>
                              </a:cxn>
                              <a:cxn ang="T67">
                                <a:pos x="T34" y="T35"/>
                              </a:cxn>
                              <a:cxn ang="T68">
                                <a:pos x="T36" y="T37"/>
                              </a:cxn>
                              <a:cxn ang="T69">
                                <a:pos x="T38" y="T39"/>
                              </a:cxn>
                              <a:cxn ang="T70">
                                <a:pos x="T40" y="T41"/>
                              </a:cxn>
                              <a:cxn ang="T71">
                                <a:pos x="T42" y="T43"/>
                              </a:cxn>
                              <a:cxn ang="T72">
                                <a:pos x="T44" y="T45"/>
                              </a:cxn>
                              <a:cxn ang="T73">
                                <a:pos x="T46" y="T47"/>
                              </a:cxn>
                              <a:cxn ang="T74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649286" h="2817532">
                                <a:moveTo>
                                  <a:pt x="244816" y="12885"/>
                                </a:moveTo>
                                <a:lnTo>
                                  <a:pt x="24911" y="12885"/>
                                </a:lnTo>
                                <a:lnTo>
                                  <a:pt x="976687" y="964661"/>
                                </a:lnTo>
                                <a:lnTo>
                                  <a:pt x="950917" y="990431"/>
                                </a:lnTo>
                                <a:lnTo>
                                  <a:pt x="12885" y="50681"/>
                                </a:lnTo>
                                <a:lnTo>
                                  <a:pt x="12885" y="287766"/>
                                </a:lnTo>
                                <a:lnTo>
                                  <a:pt x="1138180" y="1414779"/>
                                </a:lnTo>
                                <a:lnTo>
                                  <a:pt x="12885" y="2540074"/>
                                </a:lnTo>
                                <a:lnTo>
                                  <a:pt x="12885" y="2777159"/>
                                </a:lnTo>
                                <a:lnTo>
                                  <a:pt x="952635" y="1837409"/>
                                </a:lnTo>
                                <a:lnTo>
                                  <a:pt x="978405" y="1863179"/>
                                </a:lnTo>
                                <a:lnTo>
                                  <a:pt x="24911" y="2814955"/>
                                </a:lnTo>
                                <a:lnTo>
                                  <a:pt x="244816" y="2814955"/>
                                </a:lnTo>
                                <a:lnTo>
                                  <a:pt x="1644992" y="1414779"/>
                                </a:lnTo>
                                <a:lnTo>
                                  <a:pt x="244816" y="12885"/>
                                </a:lnTo>
                                <a:close/>
                                <a:moveTo>
                                  <a:pt x="1048843" y="1086640"/>
                                </a:moveTo>
                                <a:lnTo>
                                  <a:pt x="1074614" y="1060870"/>
                                </a:lnTo>
                                <a:lnTo>
                                  <a:pt x="1206900" y="1193156"/>
                                </a:lnTo>
                                <a:lnTo>
                                  <a:pt x="1181130" y="1218926"/>
                                </a:lnTo>
                                <a:lnTo>
                                  <a:pt x="1048843" y="1086640"/>
                                </a:lnTo>
                                <a:close/>
                                <a:moveTo>
                                  <a:pt x="1048843" y="1741200"/>
                                </a:moveTo>
                                <a:lnTo>
                                  <a:pt x="1181130" y="1608914"/>
                                </a:lnTo>
                                <a:lnTo>
                                  <a:pt x="1206900" y="1634684"/>
                                </a:lnTo>
                                <a:lnTo>
                                  <a:pt x="1074614" y="1766971"/>
                                </a:lnTo>
                                <a:lnTo>
                                  <a:pt x="1048843" y="17412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" name="Freeform: Shape 25"/>
                        <wps:cNvSpPr>
                          <a:spLocks/>
                        </wps:cNvSpPr>
                        <wps:spPr bwMode="auto">
                          <a:xfrm>
                            <a:off x="7172" y="-128"/>
                            <a:ext cx="35907" cy="28174"/>
                          </a:xfrm>
                          <a:custGeom>
                            <a:avLst/>
                            <a:gdLst>
                              <a:gd name="T0" fmla="*/ 3593213 w 3590634"/>
                              <a:gd name="T1" fmla="*/ 12885 h 2817532"/>
                              <a:gd name="T2" fmla="*/ 497363 w 3590634"/>
                              <a:gd name="T3" fmla="*/ 12885 h 2817532"/>
                              <a:gd name="T4" fmla="*/ 1181130 w 3590634"/>
                              <a:gd name="T5" fmla="*/ 698370 h 2817532"/>
                              <a:gd name="T6" fmla="*/ 1057434 w 3590634"/>
                              <a:gd name="T7" fmla="*/ 822067 h 2817532"/>
                              <a:gd name="T8" fmla="*/ 246534 w 3590634"/>
                              <a:gd name="T9" fmla="*/ 12885 h 2817532"/>
                              <a:gd name="T10" fmla="*/ 12885 w 3590634"/>
                              <a:gd name="T11" fmla="*/ 12885 h 2817532"/>
                              <a:gd name="T12" fmla="*/ 1414779 w 3590634"/>
                              <a:gd name="T13" fmla="*/ 1413061 h 2817532"/>
                              <a:gd name="T14" fmla="*/ 12885 w 3590634"/>
                              <a:gd name="T15" fmla="*/ 2814955 h 2817532"/>
                              <a:gd name="T16" fmla="*/ 246534 w 3590634"/>
                              <a:gd name="T17" fmla="*/ 2814955 h 2817532"/>
                              <a:gd name="T18" fmla="*/ 1057434 w 3590634"/>
                              <a:gd name="T19" fmla="*/ 2005774 h 2817532"/>
                              <a:gd name="T20" fmla="*/ 1181130 w 3590634"/>
                              <a:gd name="T21" fmla="*/ 2129470 h 2817532"/>
                              <a:gd name="T22" fmla="*/ 497363 w 3590634"/>
                              <a:gd name="T23" fmla="*/ 2814955 h 2817532"/>
                              <a:gd name="T24" fmla="*/ 3593213 w 3590634"/>
                              <a:gd name="T25" fmla="*/ 2814955 h 2817532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90634" h="2817532">
                                <a:moveTo>
                                  <a:pt x="3593212" y="12885"/>
                                </a:moveTo>
                                <a:lnTo>
                                  <a:pt x="497363" y="12885"/>
                                </a:lnTo>
                                <a:lnTo>
                                  <a:pt x="1181130" y="698370"/>
                                </a:lnTo>
                                <a:lnTo>
                                  <a:pt x="1057434" y="822067"/>
                                </a:lnTo>
                                <a:lnTo>
                                  <a:pt x="246534" y="12885"/>
                                </a:lnTo>
                                <a:lnTo>
                                  <a:pt x="12885" y="12885"/>
                                </a:lnTo>
                                <a:lnTo>
                                  <a:pt x="1414779" y="1413061"/>
                                </a:lnTo>
                                <a:lnTo>
                                  <a:pt x="12885" y="2814955"/>
                                </a:lnTo>
                                <a:lnTo>
                                  <a:pt x="246534" y="2814955"/>
                                </a:lnTo>
                                <a:lnTo>
                                  <a:pt x="1057434" y="2005774"/>
                                </a:lnTo>
                                <a:lnTo>
                                  <a:pt x="1181130" y="2129470"/>
                                </a:lnTo>
                                <a:lnTo>
                                  <a:pt x="497363" y="2814955"/>
                                </a:lnTo>
                                <a:lnTo>
                                  <a:pt x="3593212" y="2814955"/>
                                </a:lnTo>
                                <a:lnTo>
                                  <a:pt x="3593212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6" name="Freeform: Shape 26"/>
                        <wps:cNvSpPr>
                          <a:spLocks/>
                        </wps:cNvSpPr>
                        <wps:spPr bwMode="auto">
                          <a:xfrm>
                            <a:off x="-128" y="7602"/>
                            <a:ext cx="6527" cy="12713"/>
                          </a:xfrm>
                          <a:custGeom>
                            <a:avLst/>
                            <a:gdLst>
                              <a:gd name="T0" fmla="*/ 12885 w 652842"/>
                              <a:gd name="T1" fmla="*/ 12885 h 1271325"/>
                              <a:gd name="T2" fmla="*/ 12885 w 652842"/>
                              <a:gd name="T3" fmla="*/ 286048 h 1271325"/>
                              <a:gd name="T4" fmla="*/ 368514 w 652842"/>
                              <a:gd name="T5" fmla="*/ 639958 h 1271325"/>
                              <a:gd name="T6" fmla="*/ 12885 w 652842"/>
                              <a:gd name="T7" fmla="*/ 995585 h 1271325"/>
                              <a:gd name="T8" fmla="*/ 12885 w 652842"/>
                              <a:gd name="T9" fmla="*/ 1268748 h 1271325"/>
                              <a:gd name="T10" fmla="*/ 639959 w 652842"/>
                              <a:gd name="T11" fmla="*/ 639958 h 127132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52842" h="1271325">
                                <a:moveTo>
                                  <a:pt x="12885" y="12885"/>
                                </a:moveTo>
                                <a:lnTo>
                                  <a:pt x="12885" y="286048"/>
                                </a:lnTo>
                                <a:lnTo>
                                  <a:pt x="368513" y="639958"/>
                                </a:lnTo>
                                <a:lnTo>
                                  <a:pt x="12885" y="995585"/>
                                </a:lnTo>
                                <a:lnTo>
                                  <a:pt x="12885" y="1268748"/>
                                </a:lnTo>
                                <a:lnTo>
                                  <a:pt x="639958" y="639958"/>
                                </a:lnTo>
                                <a:lnTo>
                                  <a:pt x="12885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g:grpSp>
                      <wpg:cNvPr id="66" name="Group 66" descr="decorative elements"/>
                      <wpg:cNvGrpSpPr>
                        <a:grpSpLocks/>
                      </wpg:cNvGrpSpPr>
                      <wpg:grpSpPr bwMode="auto">
                        <a:xfrm>
                          <a:off x="3429000" y="2315633"/>
                          <a:ext cx="3098165" cy="2143003"/>
                          <a:chOff x="-128" y="-128"/>
                          <a:chExt cx="43207" cy="28174"/>
                        </a:xfrm>
                      </wpg:grpSpPr>
                      <wps:wsp>
                        <wps:cNvPr id="67" name="Freeform: Shape 24"/>
                        <wps:cNvSpPr>
                          <a:spLocks/>
                        </wps:cNvSpPr>
                        <wps:spPr bwMode="auto">
                          <a:xfrm>
                            <a:off x="-128" y="-128"/>
                            <a:ext cx="16492" cy="28174"/>
                          </a:xfrm>
                          <a:custGeom>
                            <a:avLst/>
                            <a:gdLst>
                              <a:gd name="T0" fmla="*/ 244816 w 1649286"/>
                              <a:gd name="T1" fmla="*/ 12885 h 2817532"/>
                              <a:gd name="T2" fmla="*/ 24911 w 1649286"/>
                              <a:gd name="T3" fmla="*/ 12885 h 2817532"/>
                              <a:gd name="T4" fmla="*/ 976688 w 1649286"/>
                              <a:gd name="T5" fmla="*/ 964661 h 2817532"/>
                              <a:gd name="T6" fmla="*/ 950918 w 1649286"/>
                              <a:gd name="T7" fmla="*/ 990431 h 2817532"/>
                              <a:gd name="T8" fmla="*/ 12885 w 1649286"/>
                              <a:gd name="T9" fmla="*/ 50681 h 2817532"/>
                              <a:gd name="T10" fmla="*/ 12885 w 1649286"/>
                              <a:gd name="T11" fmla="*/ 287766 h 2817532"/>
                              <a:gd name="T12" fmla="*/ 1138181 w 1649286"/>
                              <a:gd name="T13" fmla="*/ 1414779 h 2817532"/>
                              <a:gd name="T14" fmla="*/ 12885 w 1649286"/>
                              <a:gd name="T15" fmla="*/ 2540074 h 2817532"/>
                              <a:gd name="T16" fmla="*/ 12885 w 1649286"/>
                              <a:gd name="T17" fmla="*/ 2777159 h 2817532"/>
                              <a:gd name="T18" fmla="*/ 952636 w 1649286"/>
                              <a:gd name="T19" fmla="*/ 1837409 h 2817532"/>
                              <a:gd name="T20" fmla="*/ 978406 w 1649286"/>
                              <a:gd name="T21" fmla="*/ 1863179 h 2817532"/>
                              <a:gd name="T22" fmla="*/ 24911 w 1649286"/>
                              <a:gd name="T23" fmla="*/ 2814955 h 2817532"/>
                              <a:gd name="T24" fmla="*/ 244816 w 1649286"/>
                              <a:gd name="T25" fmla="*/ 2814955 h 2817532"/>
                              <a:gd name="T26" fmla="*/ 1644993 w 1649286"/>
                              <a:gd name="T27" fmla="*/ 1414779 h 2817532"/>
                              <a:gd name="T28" fmla="*/ 244816 w 1649286"/>
                              <a:gd name="T29" fmla="*/ 12885 h 2817532"/>
                              <a:gd name="T30" fmla="*/ 1048844 w 1649286"/>
                              <a:gd name="T31" fmla="*/ 1086640 h 2817532"/>
                              <a:gd name="T32" fmla="*/ 1074615 w 1649286"/>
                              <a:gd name="T33" fmla="*/ 1060870 h 2817532"/>
                              <a:gd name="T34" fmla="*/ 1206901 w 1649286"/>
                              <a:gd name="T35" fmla="*/ 1193156 h 2817532"/>
                              <a:gd name="T36" fmla="*/ 1181131 w 1649286"/>
                              <a:gd name="T37" fmla="*/ 1218926 h 2817532"/>
                              <a:gd name="T38" fmla="*/ 1048844 w 1649286"/>
                              <a:gd name="T39" fmla="*/ 1086640 h 2817532"/>
                              <a:gd name="T40" fmla="*/ 1048844 w 1649286"/>
                              <a:gd name="T41" fmla="*/ 1741200 h 2817532"/>
                              <a:gd name="T42" fmla="*/ 1181131 w 1649286"/>
                              <a:gd name="T43" fmla="*/ 1608914 h 2817532"/>
                              <a:gd name="T44" fmla="*/ 1206901 w 1649286"/>
                              <a:gd name="T45" fmla="*/ 1634684 h 2817532"/>
                              <a:gd name="T46" fmla="*/ 1074615 w 1649286"/>
                              <a:gd name="T47" fmla="*/ 1766971 h 2817532"/>
                              <a:gd name="T48" fmla="*/ 1048844 w 1649286"/>
                              <a:gd name="T49" fmla="*/ 1741200 h 2817532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</a:gdLst>
                            <a:ahLst/>
                            <a:cxnLst>
                              <a:cxn ang="T50">
                                <a:pos x="T0" y="T1"/>
                              </a:cxn>
                              <a:cxn ang="T51">
                                <a:pos x="T2" y="T3"/>
                              </a:cxn>
                              <a:cxn ang="T52">
                                <a:pos x="T4" y="T5"/>
                              </a:cxn>
                              <a:cxn ang="T53">
                                <a:pos x="T6" y="T7"/>
                              </a:cxn>
                              <a:cxn ang="T54">
                                <a:pos x="T8" y="T9"/>
                              </a:cxn>
                              <a:cxn ang="T55">
                                <a:pos x="T10" y="T11"/>
                              </a:cxn>
                              <a:cxn ang="T56">
                                <a:pos x="T12" y="T13"/>
                              </a:cxn>
                              <a:cxn ang="T57">
                                <a:pos x="T14" y="T15"/>
                              </a:cxn>
                              <a:cxn ang="T58">
                                <a:pos x="T16" y="T17"/>
                              </a:cxn>
                              <a:cxn ang="T59">
                                <a:pos x="T18" y="T19"/>
                              </a:cxn>
                              <a:cxn ang="T60">
                                <a:pos x="T20" y="T21"/>
                              </a:cxn>
                              <a:cxn ang="T61">
                                <a:pos x="T22" y="T23"/>
                              </a:cxn>
                              <a:cxn ang="T62">
                                <a:pos x="T24" y="T25"/>
                              </a:cxn>
                              <a:cxn ang="T63">
                                <a:pos x="T26" y="T27"/>
                              </a:cxn>
                              <a:cxn ang="T64">
                                <a:pos x="T28" y="T29"/>
                              </a:cxn>
                              <a:cxn ang="T65">
                                <a:pos x="T30" y="T31"/>
                              </a:cxn>
                              <a:cxn ang="T66">
                                <a:pos x="T32" y="T33"/>
                              </a:cxn>
                              <a:cxn ang="T67">
                                <a:pos x="T34" y="T35"/>
                              </a:cxn>
                              <a:cxn ang="T68">
                                <a:pos x="T36" y="T37"/>
                              </a:cxn>
                              <a:cxn ang="T69">
                                <a:pos x="T38" y="T39"/>
                              </a:cxn>
                              <a:cxn ang="T70">
                                <a:pos x="T40" y="T41"/>
                              </a:cxn>
                              <a:cxn ang="T71">
                                <a:pos x="T42" y="T43"/>
                              </a:cxn>
                              <a:cxn ang="T72">
                                <a:pos x="T44" y="T45"/>
                              </a:cxn>
                              <a:cxn ang="T73">
                                <a:pos x="T46" y="T47"/>
                              </a:cxn>
                              <a:cxn ang="T74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649286" h="2817532">
                                <a:moveTo>
                                  <a:pt x="244816" y="12885"/>
                                </a:moveTo>
                                <a:lnTo>
                                  <a:pt x="24911" y="12885"/>
                                </a:lnTo>
                                <a:lnTo>
                                  <a:pt x="976687" y="964661"/>
                                </a:lnTo>
                                <a:lnTo>
                                  <a:pt x="950917" y="990431"/>
                                </a:lnTo>
                                <a:lnTo>
                                  <a:pt x="12885" y="50681"/>
                                </a:lnTo>
                                <a:lnTo>
                                  <a:pt x="12885" y="287766"/>
                                </a:lnTo>
                                <a:lnTo>
                                  <a:pt x="1138180" y="1414779"/>
                                </a:lnTo>
                                <a:lnTo>
                                  <a:pt x="12885" y="2540074"/>
                                </a:lnTo>
                                <a:lnTo>
                                  <a:pt x="12885" y="2777159"/>
                                </a:lnTo>
                                <a:lnTo>
                                  <a:pt x="952635" y="1837409"/>
                                </a:lnTo>
                                <a:lnTo>
                                  <a:pt x="978405" y="1863179"/>
                                </a:lnTo>
                                <a:lnTo>
                                  <a:pt x="24911" y="2814955"/>
                                </a:lnTo>
                                <a:lnTo>
                                  <a:pt x="244816" y="2814955"/>
                                </a:lnTo>
                                <a:lnTo>
                                  <a:pt x="1644992" y="1414779"/>
                                </a:lnTo>
                                <a:lnTo>
                                  <a:pt x="244816" y="12885"/>
                                </a:lnTo>
                                <a:close/>
                                <a:moveTo>
                                  <a:pt x="1048843" y="1086640"/>
                                </a:moveTo>
                                <a:lnTo>
                                  <a:pt x="1074614" y="1060870"/>
                                </a:lnTo>
                                <a:lnTo>
                                  <a:pt x="1206900" y="1193156"/>
                                </a:lnTo>
                                <a:lnTo>
                                  <a:pt x="1181130" y="1218926"/>
                                </a:lnTo>
                                <a:lnTo>
                                  <a:pt x="1048843" y="1086640"/>
                                </a:lnTo>
                                <a:close/>
                                <a:moveTo>
                                  <a:pt x="1048843" y="1741200"/>
                                </a:moveTo>
                                <a:lnTo>
                                  <a:pt x="1181130" y="1608914"/>
                                </a:lnTo>
                                <a:lnTo>
                                  <a:pt x="1206900" y="1634684"/>
                                </a:lnTo>
                                <a:lnTo>
                                  <a:pt x="1074614" y="1766971"/>
                                </a:lnTo>
                                <a:lnTo>
                                  <a:pt x="1048843" y="17412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8" name="Freeform: Shape 25"/>
                        <wps:cNvSpPr>
                          <a:spLocks/>
                        </wps:cNvSpPr>
                        <wps:spPr bwMode="auto">
                          <a:xfrm>
                            <a:off x="7172" y="-128"/>
                            <a:ext cx="35907" cy="28174"/>
                          </a:xfrm>
                          <a:custGeom>
                            <a:avLst/>
                            <a:gdLst>
                              <a:gd name="T0" fmla="*/ 3593213 w 3590634"/>
                              <a:gd name="T1" fmla="*/ 12885 h 2817532"/>
                              <a:gd name="T2" fmla="*/ 497363 w 3590634"/>
                              <a:gd name="T3" fmla="*/ 12885 h 2817532"/>
                              <a:gd name="T4" fmla="*/ 1181130 w 3590634"/>
                              <a:gd name="T5" fmla="*/ 698370 h 2817532"/>
                              <a:gd name="T6" fmla="*/ 1057434 w 3590634"/>
                              <a:gd name="T7" fmla="*/ 822067 h 2817532"/>
                              <a:gd name="T8" fmla="*/ 246534 w 3590634"/>
                              <a:gd name="T9" fmla="*/ 12885 h 2817532"/>
                              <a:gd name="T10" fmla="*/ 12885 w 3590634"/>
                              <a:gd name="T11" fmla="*/ 12885 h 2817532"/>
                              <a:gd name="T12" fmla="*/ 1414779 w 3590634"/>
                              <a:gd name="T13" fmla="*/ 1413061 h 2817532"/>
                              <a:gd name="T14" fmla="*/ 12885 w 3590634"/>
                              <a:gd name="T15" fmla="*/ 2814955 h 2817532"/>
                              <a:gd name="T16" fmla="*/ 246534 w 3590634"/>
                              <a:gd name="T17" fmla="*/ 2814955 h 2817532"/>
                              <a:gd name="T18" fmla="*/ 1057434 w 3590634"/>
                              <a:gd name="T19" fmla="*/ 2005774 h 2817532"/>
                              <a:gd name="T20" fmla="*/ 1181130 w 3590634"/>
                              <a:gd name="T21" fmla="*/ 2129470 h 2817532"/>
                              <a:gd name="T22" fmla="*/ 497363 w 3590634"/>
                              <a:gd name="T23" fmla="*/ 2814955 h 2817532"/>
                              <a:gd name="T24" fmla="*/ 3593213 w 3590634"/>
                              <a:gd name="T25" fmla="*/ 2814955 h 2817532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90634" h="2817532">
                                <a:moveTo>
                                  <a:pt x="3593212" y="12885"/>
                                </a:moveTo>
                                <a:lnTo>
                                  <a:pt x="497363" y="12885"/>
                                </a:lnTo>
                                <a:lnTo>
                                  <a:pt x="1181130" y="698370"/>
                                </a:lnTo>
                                <a:lnTo>
                                  <a:pt x="1057434" y="822067"/>
                                </a:lnTo>
                                <a:lnTo>
                                  <a:pt x="246534" y="12885"/>
                                </a:lnTo>
                                <a:lnTo>
                                  <a:pt x="12885" y="12885"/>
                                </a:lnTo>
                                <a:lnTo>
                                  <a:pt x="1414779" y="1413061"/>
                                </a:lnTo>
                                <a:lnTo>
                                  <a:pt x="12885" y="2814955"/>
                                </a:lnTo>
                                <a:lnTo>
                                  <a:pt x="246534" y="2814955"/>
                                </a:lnTo>
                                <a:lnTo>
                                  <a:pt x="1057434" y="2005774"/>
                                </a:lnTo>
                                <a:lnTo>
                                  <a:pt x="1181130" y="2129470"/>
                                </a:lnTo>
                                <a:lnTo>
                                  <a:pt x="497363" y="2814955"/>
                                </a:lnTo>
                                <a:lnTo>
                                  <a:pt x="3593212" y="2814955"/>
                                </a:lnTo>
                                <a:lnTo>
                                  <a:pt x="3593212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9" name="Freeform: Shape 26"/>
                        <wps:cNvSpPr>
                          <a:spLocks/>
                        </wps:cNvSpPr>
                        <wps:spPr bwMode="auto">
                          <a:xfrm>
                            <a:off x="-128" y="7602"/>
                            <a:ext cx="6527" cy="12713"/>
                          </a:xfrm>
                          <a:custGeom>
                            <a:avLst/>
                            <a:gdLst>
                              <a:gd name="T0" fmla="*/ 12885 w 652842"/>
                              <a:gd name="T1" fmla="*/ 12885 h 1271325"/>
                              <a:gd name="T2" fmla="*/ 12885 w 652842"/>
                              <a:gd name="T3" fmla="*/ 286048 h 1271325"/>
                              <a:gd name="T4" fmla="*/ 368514 w 652842"/>
                              <a:gd name="T5" fmla="*/ 639958 h 1271325"/>
                              <a:gd name="T6" fmla="*/ 12885 w 652842"/>
                              <a:gd name="T7" fmla="*/ 995585 h 1271325"/>
                              <a:gd name="T8" fmla="*/ 12885 w 652842"/>
                              <a:gd name="T9" fmla="*/ 1268748 h 1271325"/>
                              <a:gd name="T10" fmla="*/ 639959 w 652842"/>
                              <a:gd name="T11" fmla="*/ 639958 h 127132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52842" h="1271325">
                                <a:moveTo>
                                  <a:pt x="12885" y="12885"/>
                                </a:moveTo>
                                <a:lnTo>
                                  <a:pt x="12885" y="286048"/>
                                </a:lnTo>
                                <a:lnTo>
                                  <a:pt x="368513" y="639958"/>
                                </a:lnTo>
                                <a:lnTo>
                                  <a:pt x="12885" y="995585"/>
                                </a:lnTo>
                                <a:lnTo>
                                  <a:pt x="12885" y="1268748"/>
                                </a:lnTo>
                                <a:lnTo>
                                  <a:pt x="639958" y="639958"/>
                                </a:lnTo>
                                <a:lnTo>
                                  <a:pt x="12885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g:grpSp>
                      <wpg:cNvPr id="79" name="Group 79" descr="decorative elements"/>
                      <wpg:cNvGrpSpPr>
                        <a:grpSpLocks/>
                      </wpg:cNvGrpSpPr>
                      <wpg:grpSpPr bwMode="auto">
                        <a:xfrm>
                          <a:off x="3429000" y="4622800"/>
                          <a:ext cx="3098165" cy="2143003"/>
                          <a:chOff x="-128" y="-128"/>
                          <a:chExt cx="43207" cy="28174"/>
                        </a:xfrm>
                      </wpg:grpSpPr>
                      <wps:wsp>
                        <wps:cNvPr id="81" name="Freeform: Shape 25"/>
                        <wps:cNvSpPr>
                          <a:spLocks/>
                        </wps:cNvSpPr>
                        <wps:spPr bwMode="auto">
                          <a:xfrm>
                            <a:off x="7172" y="-128"/>
                            <a:ext cx="35907" cy="28174"/>
                          </a:xfrm>
                          <a:custGeom>
                            <a:avLst/>
                            <a:gdLst>
                              <a:gd name="T0" fmla="*/ 3593213 w 3590634"/>
                              <a:gd name="T1" fmla="*/ 12885 h 2817532"/>
                              <a:gd name="T2" fmla="*/ 497363 w 3590634"/>
                              <a:gd name="T3" fmla="*/ 12885 h 2817532"/>
                              <a:gd name="T4" fmla="*/ 1181130 w 3590634"/>
                              <a:gd name="T5" fmla="*/ 698370 h 2817532"/>
                              <a:gd name="T6" fmla="*/ 1057434 w 3590634"/>
                              <a:gd name="T7" fmla="*/ 822067 h 2817532"/>
                              <a:gd name="T8" fmla="*/ 246534 w 3590634"/>
                              <a:gd name="T9" fmla="*/ 12885 h 2817532"/>
                              <a:gd name="T10" fmla="*/ 12885 w 3590634"/>
                              <a:gd name="T11" fmla="*/ 12885 h 2817532"/>
                              <a:gd name="T12" fmla="*/ 1414779 w 3590634"/>
                              <a:gd name="T13" fmla="*/ 1413061 h 2817532"/>
                              <a:gd name="T14" fmla="*/ 12885 w 3590634"/>
                              <a:gd name="T15" fmla="*/ 2814955 h 2817532"/>
                              <a:gd name="T16" fmla="*/ 246534 w 3590634"/>
                              <a:gd name="T17" fmla="*/ 2814955 h 2817532"/>
                              <a:gd name="T18" fmla="*/ 1057434 w 3590634"/>
                              <a:gd name="T19" fmla="*/ 2005774 h 2817532"/>
                              <a:gd name="T20" fmla="*/ 1181130 w 3590634"/>
                              <a:gd name="T21" fmla="*/ 2129470 h 2817532"/>
                              <a:gd name="T22" fmla="*/ 497363 w 3590634"/>
                              <a:gd name="T23" fmla="*/ 2814955 h 2817532"/>
                              <a:gd name="T24" fmla="*/ 3593213 w 3590634"/>
                              <a:gd name="T25" fmla="*/ 2814955 h 2817532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90634" h="2817532">
                                <a:moveTo>
                                  <a:pt x="3593212" y="12885"/>
                                </a:moveTo>
                                <a:lnTo>
                                  <a:pt x="497363" y="12885"/>
                                </a:lnTo>
                                <a:lnTo>
                                  <a:pt x="1181130" y="698370"/>
                                </a:lnTo>
                                <a:lnTo>
                                  <a:pt x="1057434" y="822067"/>
                                </a:lnTo>
                                <a:lnTo>
                                  <a:pt x="246534" y="12885"/>
                                </a:lnTo>
                                <a:lnTo>
                                  <a:pt x="12885" y="12885"/>
                                </a:lnTo>
                                <a:lnTo>
                                  <a:pt x="1414779" y="1413061"/>
                                </a:lnTo>
                                <a:lnTo>
                                  <a:pt x="12885" y="2814955"/>
                                </a:lnTo>
                                <a:lnTo>
                                  <a:pt x="246534" y="2814955"/>
                                </a:lnTo>
                                <a:lnTo>
                                  <a:pt x="1057434" y="2005774"/>
                                </a:lnTo>
                                <a:lnTo>
                                  <a:pt x="1181130" y="2129470"/>
                                </a:lnTo>
                                <a:lnTo>
                                  <a:pt x="497363" y="2814955"/>
                                </a:lnTo>
                                <a:lnTo>
                                  <a:pt x="3593212" y="2814955"/>
                                </a:lnTo>
                                <a:lnTo>
                                  <a:pt x="3593212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2" name="Freeform: Shape 26"/>
                        <wps:cNvSpPr>
                          <a:spLocks/>
                        </wps:cNvSpPr>
                        <wps:spPr bwMode="auto">
                          <a:xfrm>
                            <a:off x="-128" y="7602"/>
                            <a:ext cx="6527" cy="12713"/>
                          </a:xfrm>
                          <a:custGeom>
                            <a:avLst/>
                            <a:gdLst>
                              <a:gd name="T0" fmla="*/ 12885 w 652842"/>
                              <a:gd name="T1" fmla="*/ 12885 h 1271325"/>
                              <a:gd name="T2" fmla="*/ 12885 w 652842"/>
                              <a:gd name="T3" fmla="*/ 286048 h 1271325"/>
                              <a:gd name="T4" fmla="*/ 368514 w 652842"/>
                              <a:gd name="T5" fmla="*/ 639958 h 1271325"/>
                              <a:gd name="T6" fmla="*/ 12885 w 652842"/>
                              <a:gd name="T7" fmla="*/ 995585 h 1271325"/>
                              <a:gd name="T8" fmla="*/ 12885 w 652842"/>
                              <a:gd name="T9" fmla="*/ 1268748 h 1271325"/>
                              <a:gd name="T10" fmla="*/ 639959 w 652842"/>
                              <a:gd name="T11" fmla="*/ 639958 h 127132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52842" h="1271325">
                                <a:moveTo>
                                  <a:pt x="12885" y="12885"/>
                                </a:moveTo>
                                <a:lnTo>
                                  <a:pt x="12885" y="286048"/>
                                </a:lnTo>
                                <a:lnTo>
                                  <a:pt x="368513" y="639958"/>
                                </a:lnTo>
                                <a:lnTo>
                                  <a:pt x="12885" y="995585"/>
                                </a:lnTo>
                                <a:lnTo>
                                  <a:pt x="12885" y="1268748"/>
                                </a:lnTo>
                                <a:lnTo>
                                  <a:pt x="639958" y="639958"/>
                                </a:lnTo>
                                <a:lnTo>
                                  <a:pt x="12885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g:grpSp>
                      <wpg:cNvPr id="92" name="Group 92" descr="decorative elements"/>
                      <wpg:cNvGrpSpPr>
                        <a:grpSpLocks/>
                      </wpg:cNvGrpSpPr>
                      <wpg:grpSpPr bwMode="auto">
                        <a:xfrm>
                          <a:off x="3429000" y="6913033"/>
                          <a:ext cx="3098165" cy="2143003"/>
                          <a:chOff x="-128" y="-128"/>
                          <a:chExt cx="43207" cy="28174"/>
                        </a:xfrm>
                      </wpg:grpSpPr>
                      <wps:wsp>
                        <wps:cNvPr id="93" name="Freeform: Shape 24"/>
                        <wps:cNvSpPr>
                          <a:spLocks/>
                        </wps:cNvSpPr>
                        <wps:spPr bwMode="auto">
                          <a:xfrm>
                            <a:off x="-128" y="-128"/>
                            <a:ext cx="16492" cy="28174"/>
                          </a:xfrm>
                          <a:custGeom>
                            <a:avLst/>
                            <a:gdLst>
                              <a:gd name="T0" fmla="*/ 244816 w 1649286"/>
                              <a:gd name="T1" fmla="*/ 12885 h 2817532"/>
                              <a:gd name="T2" fmla="*/ 24911 w 1649286"/>
                              <a:gd name="T3" fmla="*/ 12885 h 2817532"/>
                              <a:gd name="T4" fmla="*/ 976688 w 1649286"/>
                              <a:gd name="T5" fmla="*/ 964661 h 2817532"/>
                              <a:gd name="T6" fmla="*/ 950918 w 1649286"/>
                              <a:gd name="T7" fmla="*/ 990431 h 2817532"/>
                              <a:gd name="T8" fmla="*/ 12885 w 1649286"/>
                              <a:gd name="T9" fmla="*/ 50681 h 2817532"/>
                              <a:gd name="T10" fmla="*/ 12885 w 1649286"/>
                              <a:gd name="T11" fmla="*/ 287766 h 2817532"/>
                              <a:gd name="T12" fmla="*/ 1138181 w 1649286"/>
                              <a:gd name="T13" fmla="*/ 1414779 h 2817532"/>
                              <a:gd name="T14" fmla="*/ 12885 w 1649286"/>
                              <a:gd name="T15" fmla="*/ 2540074 h 2817532"/>
                              <a:gd name="T16" fmla="*/ 12885 w 1649286"/>
                              <a:gd name="T17" fmla="*/ 2777159 h 2817532"/>
                              <a:gd name="T18" fmla="*/ 952636 w 1649286"/>
                              <a:gd name="T19" fmla="*/ 1837409 h 2817532"/>
                              <a:gd name="T20" fmla="*/ 978406 w 1649286"/>
                              <a:gd name="T21" fmla="*/ 1863179 h 2817532"/>
                              <a:gd name="T22" fmla="*/ 24911 w 1649286"/>
                              <a:gd name="T23" fmla="*/ 2814955 h 2817532"/>
                              <a:gd name="T24" fmla="*/ 244816 w 1649286"/>
                              <a:gd name="T25" fmla="*/ 2814955 h 2817532"/>
                              <a:gd name="T26" fmla="*/ 1644993 w 1649286"/>
                              <a:gd name="T27" fmla="*/ 1414779 h 2817532"/>
                              <a:gd name="T28" fmla="*/ 244816 w 1649286"/>
                              <a:gd name="T29" fmla="*/ 12885 h 2817532"/>
                              <a:gd name="T30" fmla="*/ 1048844 w 1649286"/>
                              <a:gd name="T31" fmla="*/ 1086640 h 2817532"/>
                              <a:gd name="T32" fmla="*/ 1074615 w 1649286"/>
                              <a:gd name="T33" fmla="*/ 1060870 h 2817532"/>
                              <a:gd name="T34" fmla="*/ 1206901 w 1649286"/>
                              <a:gd name="T35" fmla="*/ 1193156 h 2817532"/>
                              <a:gd name="T36" fmla="*/ 1181131 w 1649286"/>
                              <a:gd name="T37" fmla="*/ 1218926 h 2817532"/>
                              <a:gd name="T38" fmla="*/ 1048844 w 1649286"/>
                              <a:gd name="T39" fmla="*/ 1086640 h 2817532"/>
                              <a:gd name="T40" fmla="*/ 1048844 w 1649286"/>
                              <a:gd name="T41" fmla="*/ 1741200 h 2817532"/>
                              <a:gd name="T42" fmla="*/ 1181131 w 1649286"/>
                              <a:gd name="T43" fmla="*/ 1608914 h 2817532"/>
                              <a:gd name="T44" fmla="*/ 1206901 w 1649286"/>
                              <a:gd name="T45" fmla="*/ 1634684 h 2817532"/>
                              <a:gd name="T46" fmla="*/ 1074615 w 1649286"/>
                              <a:gd name="T47" fmla="*/ 1766971 h 2817532"/>
                              <a:gd name="T48" fmla="*/ 1048844 w 1649286"/>
                              <a:gd name="T49" fmla="*/ 1741200 h 2817532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</a:gdLst>
                            <a:ahLst/>
                            <a:cxnLst>
                              <a:cxn ang="T50">
                                <a:pos x="T0" y="T1"/>
                              </a:cxn>
                              <a:cxn ang="T51">
                                <a:pos x="T2" y="T3"/>
                              </a:cxn>
                              <a:cxn ang="T52">
                                <a:pos x="T4" y="T5"/>
                              </a:cxn>
                              <a:cxn ang="T53">
                                <a:pos x="T6" y="T7"/>
                              </a:cxn>
                              <a:cxn ang="T54">
                                <a:pos x="T8" y="T9"/>
                              </a:cxn>
                              <a:cxn ang="T55">
                                <a:pos x="T10" y="T11"/>
                              </a:cxn>
                              <a:cxn ang="T56">
                                <a:pos x="T12" y="T13"/>
                              </a:cxn>
                              <a:cxn ang="T57">
                                <a:pos x="T14" y="T15"/>
                              </a:cxn>
                              <a:cxn ang="T58">
                                <a:pos x="T16" y="T17"/>
                              </a:cxn>
                              <a:cxn ang="T59">
                                <a:pos x="T18" y="T19"/>
                              </a:cxn>
                              <a:cxn ang="T60">
                                <a:pos x="T20" y="T21"/>
                              </a:cxn>
                              <a:cxn ang="T61">
                                <a:pos x="T22" y="T23"/>
                              </a:cxn>
                              <a:cxn ang="T62">
                                <a:pos x="T24" y="T25"/>
                              </a:cxn>
                              <a:cxn ang="T63">
                                <a:pos x="T26" y="T27"/>
                              </a:cxn>
                              <a:cxn ang="T64">
                                <a:pos x="T28" y="T29"/>
                              </a:cxn>
                              <a:cxn ang="T65">
                                <a:pos x="T30" y="T31"/>
                              </a:cxn>
                              <a:cxn ang="T66">
                                <a:pos x="T32" y="T33"/>
                              </a:cxn>
                              <a:cxn ang="T67">
                                <a:pos x="T34" y="T35"/>
                              </a:cxn>
                              <a:cxn ang="T68">
                                <a:pos x="T36" y="T37"/>
                              </a:cxn>
                              <a:cxn ang="T69">
                                <a:pos x="T38" y="T39"/>
                              </a:cxn>
                              <a:cxn ang="T70">
                                <a:pos x="T40" y="T41"/>
                              </a:cxn>
                              <a:cxn ang="T71">
                                <a:pos x="T42" y="T43"/>
                              </a:cxn>
                              <a:cxn ang="T72">
                                <a:pos x="T44" y="T45"/>
                              </a:cxn>
                              <a:cxn ang="T73">
                                <a:pos x="T46" y="T47"/>
                              </a:cxn>
                              <a:cxn ang="T74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649286" h="2817532">
                                <a:moveTo>
                                  <a:pt x="244816" y="12885"/>
                                </a:moveTo>
                                <a:lnTo>
                                  <a:pt x="24911" y="12885"/>
                                </a:lnTo>
                                <a:lnTo>
                                  <a:pt x="976687" y="964661"/>
                                </a:lnTo>
                                <a:lnTo>
                                  <a:pt x="950917" y="990431"/>
                                </a:lnTo>
                                <a:lnTo>
                                  <a:pt x="12885" y="50681"/>
                                </a:lnTo>
                                <a:lnTo>
                                  <a:pt x="12885" y="287766"/>
                                </a:lnTo>
                                <a:lnTo>
                                  <a:pt x="1138180" y="1414779"/>
                                </a:lnTo>
                                <a:lnTo>
                                  <a:pt x="12885" y="2540074"/>
                                </a:lnTo>
                                <a:lnTo>
                                  <a:pt x="12885" y="2777159"/>
                                </a:lnTo>
                                <a:lnTo>
                                  <a:pt x="952635" y="1837409"/>
                                </a:lnTo>
                                <a:lnTo>
                                  <a:pt x="978405" y="1863179"/>
                                </a:lnTo>
                                <a:lnTo>
                                  <a:pt x="24911" y="2814955"/>
                                </a:lnTo>
                                <a:lnTo>
                                  <a:pt x="244816" y="2814955"/>
                                </a:lnTo>
                                <a:lnTo>
                                  <a:pt x="1644992" y="1414779"/>
                                </a:lnTo>
                                <a:lnTo>
                                  <a:pt x="244816" y="12885"/>
                                </a:lnTo>
                                <a:close/>
                                <a:moveTo>
                                  <a:pt x="1048843" y="1086640"/>
                                </a:moveTo>
                                <a:lnTo>
                                  <a:pt x="1074614" y="1060870"/>
                                </a:lnTo>
                                <a:lnTo>
                                  <a:pt x="1206900" y="1193156"/>
                                </a:lnTo>
                                <a:lnTo>
                                  <a:pt x="1181130" y="1218926"/>
                                </a:lnTo>
                                <a:lnTo>
                                  <a:pt x="1048843" y="1086640"/>
                                </a:lnTo>
                                <a:close/>
                                <a:moveTo>
                                  <a:pt x="1048843" y="1741200"/>
                                </a:moveTo>
                                <a:lnTo>
                                  <a:pt x="1181130" y="1608914"/>
                                </a:lnTo>
                                <a:lnTo>
                                  <a:pt x="1206900" y="1634684"/>
                                </a:lnTo>
                                <a:lnTo>
                                  <a:pt x="1074614" y="1766971"/>
                                </a:lnTo>
                                <a:lnTo>
                                  <a:pt x="1048843" y="17412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4" name="Freeform: Shape 25"/>
                        <wps:cNvSpPr>
                          <a:spLocks/>
                        </wps:cNvSpPr>
                        <wps:spPr bwMode="auto">
                          <a:xfrm>
                            <a:off x="7172" y="-128"/>
                            <a:ext cx="35907" cy="28174"/>
                          </a:xfrm>
                          <a:custGeom>
                            <a:avLst/>
                            <a:gdLst>
                              <a:gd name="T0" fmla="*/ 3593213 w 3590634"/>
                              <a:gd name="T1" fmla="*/ 12885 h 2817532"/>
                              <a:gd name="T2" fmla="*/ 497363 w 3590634"/>
                              <a:gd name="T3" fmla="*/ 12885 h 2817532"/>
                              <a:gd name="T4" fmla="*/ 1181130 w 3590634"/>
                              <a:gd name="T5" fmla="*/ 698370 h 2817532"/>
                              <a:gd name="T6" fmla="*/ 1057434 w 3590634"/>
                              <a:gd name="T7" fmla="*/ 822067 h 2817532"/>
                              <a:gd name="T8" fmla="*/ 246534 w 3590634"/>
                              <a:gd name="T9" fmla="*/ 12885 h 2817532"/>
                              <a:gd name="T10" fmla="*/ 12885 w 3590634"/>
                              <a:gd name="T11" fmla="*/ 12885 h 2817532"/>
                              <a:gd name="T12" fmla="*/ 1414779 w 3590634"/>
                              <a:gd name="T13" fmla="*/ 1413061 h 2817532"/>
                              <a:gd name="T14" fmla="*/ 12885 w 3590634"/>
                              <a:gd name="T15" fmla="*/ 2814955 h 2817532"/>
                              <a:gd name="T16" fmla="*/ 246534 w 3590634"/>
                              <a:gd name="T17" fmla="*/ 2814955 h 2817532"/>
                              <a:gd name="T18" fmla="*/ 1057434 w 3590634"/>
                              <a:gd name="T19" fmla="*/ 2005774 h 2817532"/>
                              <a:gd name="T20" fmla="*/ 1181130 w 3590634"/>
                              <a:gd name="T21" fmla="*/ 2129470 h 2817532"/>
                              <a:gd name="T22" fmla="*/ 497363 w 3590634"/>
                              <a:gd name="T23" fmla="*/ 2814955 h 2817532"/>
                              <a:gd name="T24" fmla="*/ 3593213 w 3590634"/>
                              <a:gd name="T25" fmla="*/ 2814955 h 2817532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90634" h="2817532">
                                <a:moveTo>
                                  <a:pt x="3593212" y="12885"/>
                                </a:moveTo>
                                <a:lnTo>
                                  <a:pt x="497363" y="12885"/>
                                </a:lnTo>
                                <a:lnTo>
                                  <a:pt x="1181130" y="698370"/>
                                </a:lnTo>
                                <a:lnTo>
                                  <a:pt x="1057434" y="822067"/>
                                </a:lnTo>
                                <a:lnTo>
                                  <a:pt x="246534" y="12885"/>
                                </a:lnTo>
                                <a:lnTo>
                                  <a:pt x="12885" y="12885"/>
                                </a:lnTo>
                                <a:lnTo>
                                  <a:pt x="1414779" y="1413061"/>
                                </a:lnTo>
                                <a:lnTo>
                                  <a:pt x="12885" y="2814955"/>
                                </a:lnTo>
                                <a:lnTo>
                                  <a:pt x="246534" y="2814955"/>
                                </a:lnTo>
                                <a:lnTo>
                                  <a:pt x="1057434" y="2005774"/>
                                </a:lnTo>
                                <a:lnTo>
                                  <a:pt x="1181130" y="2129470"/>
                                </a:lnTo>
                                <a:lnTo>
                                  <a:pt x="497363" y="2814955"/>
                                </a:lnTo>
                                <a:lnTo>
                                  <a:pt x="3593212" y="2814955"/>
                                </a:lnTo>
                                <a:lnTo>
                                  <a:pt x="3593212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5" name="Freeform: Shape 26"/>
                        <wps:cNvSpPr>
                          <a:spLocks/>
                        </wps:cNvSpPr>
                        <wps:spPr bwMode="auto">
                          <a:xfrm>
                            <a:off x="-128" y="7602"/>
                            <a:ext cx="6527" cy="12713"/>
                          </a:xfrm>
                          <a:custGeom>
                            <a:avLst/>
                            <a:gdLst>
                              <a:gd name="T0" fmla="*/ 12885 w 652842"/>
                              <a:gd name="T1" fmla="*/ 12885 h 1271325"/>
                              <a:gd name="T2" fmla="*/ 12885 w 652842"/>
                              <a:gd name="T3" fmla="*/ 286048 h 1271325"/>
                              <a:gd name="T4" fmla="*/ 368514 w 652842"/>
                              <a:gd name="T5" fmla="*/ 639958 h 1271325"/>
                              <a:gd name="T6" fmla="*/ 12885 w 652842"/>
                              <a:gd name="T7" fmla="*/ 995585 h 1271325"/>
                              <a:gd name="T8" fmla="*/ 12885 w 652842"/>
                              <a:gd name="T9" fmla="*/ 1268748 h 1271325"/>
                              <a:gd name="T10" fmla="*/ 639959 w 652842"/>
                              <a:gd name="T11" fmla="*/ 639958 h 127132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52842" h="1271325">
                                <a:moveTo>
                                  <a:pt x="12885" y="12885"/>
                                </a:moveTo>
                                <a:lnTo>
                                  <a:pt x="12885" y="286048"/>
                                </a:lnTo>
                                <a:lnTo>
                                  <a:pt x="368513" y="639958"/>
                                </a:lnTo>
                                <a:lnTo>
                                  <a:pt x="12885" y="995585"/>
                                </a:lnTo>
                                <a:lnTo>
                                  <a:pt x="12885" y="1268748"/>
                                </a:lnTo>
                                <a:lnTo>
                                  <a:pt x="639958" y="639958"/>
                                </a:lnTo>
                                <a:lnTo>
                                  <a:pt x="12885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g:grpSp>
                      <wpg:cNvPr id="113" name="Group 113"/>
                      <wpg:cNvGrpSpPr/>
                      <wpg:grpSpPr>
                        <a:xfrm>
                          <a:off x="12700" y="12700"/>
                          <a:ext cx="6515100" cy="9046633"/>
                          <a:chOff x="0" y="0"/>
                          <a:chExt cx="6515100" cy="9046633"/>
                        </a:xfrm>
                      </wpg:grpSpPr>
                      <wps:wsp>
                        <wps:cNvPr id="105" name="Rectangle 105" descr="decorative elements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86100" cy="21336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106" descr="decorative elements"/>
                        <wps:cNvSpPr>
                          <a:spLocks noChangeArrowheads="1"/>
                        </wps:cNvSpPr>
                        <wps:spPr bwMode="auto">
                          <a:xfrm>
                            <a:off x="3429000" y="0"/>
                            <a:ext cx="3086100" cy="21336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107" descr="decorative elements"/>
                        <wps:cNvSpPr>
                          <a:spLocks noChangeArrowheads="1"/>
                        </wps:cNvSpPr>
                        <wps:spPr bwMode="auto">
                          <a:xfrm>
                            <a:off x="0" y="2307166"/>
                            <a:ext cx="3086100" cy="21336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108" descr="decorative elements"/>
                        <wps:cNvSpPr>
                          <a:spLocks noChangeArrowheads="1"/>
                        </wps:cNvSpPr>
                        <wps:spPr bwMode="auto">
                          <a:xfrm>
                            <a:off x="3429000" y="2307166"/>
                            <a:ext cx="3086100" cy="21336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109" descr="decorative elements"/>
                        <wps:cNvSpPr>
                          <a:spLocks noChangeArrowheads="1"/>
                        </wps:cNvSpPr>
                        <wps:spPr bwMode="auto">
                          <a:xfrm>
                            <a:off x="0" y="4605866"/>
                            <a:ext cx="3086100" cy="21336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110" descr="decorative elements"/>
                        <wps:cNvSpPr>
                          <a:spLocks noChangeArrowheads="1"/>
                        </wps:cNvSpPr>
                        <wps:spPr bwMode="auto">
                          <a:xfrm>
                            <a:off x="3429000" y="4605866"/>
                            <a:ext cx="3086100" cy="21336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111" descr="decorative elements"/>
                        <wps:cNvSpPr>
                          <a:spLocks noChangeArrowheads="1"/>
                        </wps:cNvSpPr>
                        <wps:spPr bwMode="auto">
                          <a:xfrm>
                            <a:off x="0" y="6913033"/>
                            <a:ext cx="3086100" cy="21336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112" descr="decorative elements"/>
                        <wps:cNvSpPr>
                          <a:spLocks noChangeArrowheads="1"/>
                        </wps:cNvSpPr>
                        <wps:spPr bwMode="auto">
                          <a:xfrm>
                            <a:off x="3429000" y="6913033"/>
                            <a:ext cx="3086100" cy="21336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6C0403AE" id="Group 114" o:spid="_x0000_s1026" style="position:absolute;margin-left:-7.45pt;margin-top:39.6pt;width:514pt;height:713.35pt;z-index:251673600" coordsize="65278,905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">
              <v:group id="Graphic 1" o:spid="_x0000_s1027" alt="decorative elements" style="position:absolute;width:30981;height:21430" coordorigin="-128,-128" coordsize="43207,28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shape id="Freeform: Shape 25" o:spid="_x0000_s1028" style="position:absolute;left:7172;top:-128;width:35907;height:28174;visibility:visible;mso-wrap-style:square;v-text-anchor:middle" coordsize="3590634,2817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" path="m3593212,12885r-3095849,l1181130,698370,1057434,822067,246534,12885r-233649,l1414779,1413061,12885,2814955r233649,l1057434,2005774r123696,123696l497363,2814955r3095849,l3593212,12885xe" filled="f" stroked="f">
                  <v:stroke joinstyle="miter"/>
                  <v:path arrowok="t" o:connecttype="custom" o:connectlocs="35933,129;4974,129;11812,6983;10575,8220;2465,129;129,129;14148,14130;129,28148;2465,28148;10575,20057;11812,21294;4974,28148;35933,28148" o:connectangles="0,0,0,0,0,0,0,0,0,0,0,0,0"/>
                </v:shape>
                <v:shape id="Freeform: Shape 26" o:spid="_x0000_s1029" style="position:absolute;left:-128;top:7602;width:6527;height:12713;visibility:visible;mso-wrap-style:square;v-text-anchor:middle" coordsize="652842,1271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" path="m12885,12885r,273163l368513,639958,12885,995585r,273163l639958,639958,12885,12885xe" filled="f" stroked="f">
                  <v:stroke joinstyle="miter"/>
                  <v:path arrowok="t" o:connecttype="custom" o:connectlocs="129,129;129,2860;3684,6399;129,9956;129,12687;6398,6399" o:connectangles="0,0,0,0,0,0"/>
                </v:shape>
              </v:group>
              <v:group id="Group 14" o:spid="_x0000_s1030" alt="decorative elements" style="position:absolute;top:23156;width:30981;height:21430" coordorigin="-128,-128" coordsize="43207,28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shape id="Freeform: Shape 25" o:spid="_x0000_s1031" style="position:absolute;left:7172;top:-128;width:35907;height:28174;visibility:visible;mso-wrap-style:square;v-text-anchor:middle" coordsize="3590634,2817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" path="m3593212,12885r-3095849,l1181130,698370,1057434,822067,246534,12885r-233649,l1414779,1413061,12885,2814955r233649,l1057434,2005774r123696,123696l497363,2814955r3095849,l3593212,12885xe" filled="f" stroked="f">
                  <v:stroke joinstyle="miter"/>
                  <v:path arrowok="t" o:connecttype="custom" o:connectlocs="35933,129;4974,129;11812,6983;10575,8220;2465,129;129,129;14148,14130;129,28148;2465,28148;10575,20057;11812,21294;4974,28148;35933,28148" o:connectangles="0,0,0,0,0,0,0,0,0,0,0,0,0"/>
                </v:shape>
                <v:shape id="Freeform: Shape 26" o:spid="_x0000_s1032" style="position:absolute;left:-128;top:7602;width:6527;height:12713;visibility:visible;mso-wrap-style:square;v-text-anchor:middle" coordsize="652842,1271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" path="m12885,12885r,273163l368513,639958,12885,995585r,273163l639958,639958,12885,12885xe" filled="f" stroked="f">
                  <v:stroke joinstyle="miter"/>
                  <v:path arrowok="t" o:connecttype="custom" o:connectlocs="129,129;129,2860;3684,6399;129,9956;129,12687;6398,6399" o:connectangles="0,0,0,0,0,0"/>
                </v:shape>
              </v:group>
              <v:group id="Group 27" o:spid="_x0000_s1033" alt="decorative elements" style="position:absolute;top:46228;width:30981;height:21430" coordorigin="-128,-128" coordsize="43207,28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shape id="Freeform: Shape 24" o:spid="_x0000_s1034" style="position:absolute;left:-128;top:-128;width:16492;height:28174;visibility:visible;mso-wrap-style:square;v-text-anchor:middle" coordsize="1649286,2817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" path="m244816,12885r-219905,l976687,964661r-25770,25770l12885,50681r,237085l1138180,1414779,12885,2540074r,237085l952635,1837409r25770,25770l24911,2814955r219905,l1644992,1414779,244816,12885xm1048843,1086640r25771,-25770l1206900,1193156r-25770,25770l1048843,1086640xm1048843,1741200r132287,-132286l1206900,1634684r-132286,132287l1048843,1741200xe" filled="f" stroked="f">
                  <v:stroke joinstyle="miter"/>
                  <v:path arrowok="t" o:connecttype="custom" o:connectlocs="2448,129;249,129;9766,9646;9509,9904;129,507;129,2878;11381,14147;129,25400;129,27770;9526,18373;9784,18631;249,28148;2448,28148;16449,14147;2448,129;10488,10866;10746,10608;12068,11931;11811,12189;10488,10866;10488,17411;11811,16088;12068,16346;10746,17669;10488,17411" o:connectangles="0,0,0,0,0,0,0,0,0,0,0,0,0,0,0,0,0,0,0,0,0,0,0,0,0"/>
                </v:shape>
                <v:shape id="Freeform: Shape 25" o:spid="_x0000_s1035" style="position:absolute;left:7172;top:-128;width:35907;height:28174;visibility:visible;mso-wrap-style:square;v-text-anchor:middle" coordsize="3590634,2817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" path="m3593212,12885r-3095849,l1181130,698370,1057434,822067,246534,12885r-233649,l1414779,1413061,12885,2814955r233649,l1057434,2005774r123696,123696l497363,2814955r3095849,l3593212,12885xe" filled="f" stroked="f">
                  <v:stroke joinstyle="miter"/>
                  <v:path arrowok="t" o:connecttype="custom" o:connectlocs="35933,129;4974,129;11812,6983;10575,8220;2465,129;129,129;14148,14130;129,28148;2465,28148;10575,20057;11812,21294;4974,28148;35933,28148" o:connectangles="0,0,0,0,0,0,0,0,0,0,0,0,0"/>
                </v:shape>
                <v:shape id="Freeform: Shape 26" o:spid="_x0000_s1036" style="position:absolute;left:-128;top:7602;width:6527;height:12713;visibility:visible;mso-wrap-style:square;v-text-anchor:middle" coordsize="652842,1271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" path="m12885,12885r,273163l368513,639958,12885,995585r,273163l639958,639958,12885,12885xe" filled="f" stroked="f">
                  <v:stroke joinstyle="miter"/>
                  <v:path arrowok="t" o:connecttype="custom" o:connectlocs="129,129;129,2860;3684,6399;129,9956;129,12687;6398,6399" o:connectangles="0,0,0,0,0,0"/>
                </v:shape>
              </v:group>
              <v:group id="Group 40" o:spid="_x0000_s1037" alt="decorative elements" style="position:absolute;top:69130;width:30981;height:21430" coordorigin="-128,-128" coordsize="43207,28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<v:shape id="Freeform: Shape 24" o:spid="_x0000_s1038" style="position:absolute;left:-128;top:-128;width:16492;height:28174;visibility:visible;mso-wrap-style:square;v-text-anchor:middle" coordsize="1649286,2817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" path="m244816,12885r-219905,l976687,964661r-25770,25770l12885,50681r,237085l1138180,1414779,12885,2540074r,237085l952635,1837409r25770,25770l24911,2814955r219905,l1644992,1414779,244816,12885xm1048843,1086640r25771,-25770l1206900,1193156r-25770,25770l1048843,1086640xm1048843,1741200r132287,-132286l1206900,1634684r-132286,132287l1048843,1741200xe" filled="f" stroked="f">
                  <v:stroke joinstyle="miter"/>
                  <v:path arrowok="t" o:connecttype="custom" o:connectlocs="2448,129;249,129;9766,9646;9509,9904;129,507;129,2878;11381,14147;129,25400;129,27770;9526,18373;9784,18631;249,28148;2448,28148;16449,14147;2448,129;10488,10866;10746,10608;12068,11931;11811,12189;10488,10866;10488,17411;11811,16088;12068,16346;10746,17669;10488,17411" o:connectangles="0,0,0,0,0,0,0,0,0,0,0,0,0,0,0,0,0,0,0,0,0,0,0,0,0"/>
                </v:shape>
                <v:shape id="Freeform: Shape 25" o:spid="_x0000_s1039" style="position:absolute;left:7172;top:-128;width:35907;height:28174;visibility:visible;mso-wrap-style:square;v-text-anchor:middle" coordsize="3590634,2817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" path="m3593212,12885r-3095849,l1181130,698370,1057434,822067,246534,12885r-233649,l1414779,1413061,12885,2814955r233649,l1057434,2005774r123696,123696l497363,2814955r3095849,l3593212,12885xe" filled="f" stroked="f">
                  <v:stroke joinstyle="miter"/>
                  <v:path arrowok="t" o:connecttype="custom" o:connectlocs="35933,129;4974,129;11812,6983;10575,8220;2465,129;129,129;14148,14130;129,28148;2465,28148;10575,20057;11812,21294;4974,28148;35933,28148" o:connectangles="0,0,0,0,0,0,0,0,0,0,0,0,0"/>
                </v:shape>
                <v:shape id="Freeform: Shape 26" o:spid="_x0000_s1040" style="position:absolute;left:-128;top:7602;width:6527;height:12713;visibility:visible;mso-wrap-style:square;v-text-anchor:middle" coordsize="652842,1271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" path="m12885,12885r,273163l368513,639958,12885,995585r,273163l639958,639958,12885,12885xe" filled="f" stroked="f">
                  <v:stroke joinstyle="miter"/>
                  <v:path arrowok="t" o:connecttype="custom" o:connectlocs="129,129;129,2860;3684,6399;129,9956;129,12687;6398,6399" o:connectangles="0,0,0,0,0,0"/>
                </v:shape>
              </v:group>
              <v:group id="Group 53" o:spid="_x0000_s1041" alt="decorative elements" style="position:absolute;left:34290;width:30981;height:21430" coordorigin="-128,-128" coordsize="43207,28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<v:shape id="Freeform: Shape 24" o:spid="_x0000_s1042" style="position:absolute;left:-128;top:-128;width:16492;height:28174;visibility:visible;mso-wrap-style:square;v-text-anchor:middle" coordsize="1649286,2817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" path="m244816,12885r-219905,l976687,964661r-25770,25770l12885,50681r,237085l1138180,1414779,12885,2540074r,237085l952635,1837409r25770,25770l24911,2814955r219905,l1644992,1414779,244816,12885xm1048843,1086640r25771,-25770l1206900,1193156r-25770,25770l1048843,1086640xm1048843,1741200r132287,-132286l1206900,1634684r-132286,132287l1048843,1741200xe" filled="f" stroked="f">
                  <v:stroke joinstyle="miter"/>
                  <v:path arrowok="t" o:connecttype="custom" o:connectlocs="2448,129;249,129;9766,9646;9509,9904;129,507;129,2878;11381,14147;129,25400;129,27770;9526,18373;9784,18631;249,28148;2448,28148;16449,14147;2448,129;10488,10866;10746,10608;12068,11931;11811,12189;10488,10866;10488,17411;11811,16088;12068,16346;10746,17669;10488,17411" o:connectangles="0,0,0,0,0,0,0,0,0,0,0,0,0,0,0,0,0,0,0,0,0,0,0,0,0"/>
                </v:shape>
                <v:shape id="Freeform: Shape 25" o:spid="_x0000_s1043" style="position:absolute;left:7172;top:-128;width:35907;height:28174;visibility:visible;mso-wrap-style:square;v-text-anchor:middle" coordsize="3590634,2817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" path="m3593212,12885r-3095849,l1181130,698370,1057434,822067,246534,12885r-233649,l1414779,1413061,12885,2814955r233649,l1057434,2005774r123696,123696l497363,2814955r3095849,l3593212,12885xe" filled="f" stroked="f">
                  <v:stroke joinstyle="miter"/>
                  <v:path arrowok="t" o:connecttype="custom" o:connectlocs="35933,129;4974,129;11812,6983;10575,8220;2465,129;129,129;14148,14130;129,28148;2465,28148;10575,20057;11812,21294;4974,28148;35933,28148" o:connectangles="0,0,0,0,0,0,0,0,0,0,0,0,0"/>
                </v:shape>
                <v:shape id="Freeform: Shape 26" o:spid="_x0000_s1044" style="position:absolute;left:-128;top:7602;width:6527;height:12713;visibility:visible;mso-wrap-style:square;v-text-anchor:middle" coordsize="652842,1271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" path="m12885,12885r,273163l368513,639958,12885,995585r,273163l639958,639958,12885,12885xe" filled="f" stroked="f">
                  <v:stroke joinstyle="miter"/>
                  <v:path arrowok="t" o:connecttype="custom" o:connectlocs="129,129;129,2860;3684,6399;129,9956;129,12687;6398,6399" o:connectangles="0,0,0,0,0,0"/>
                </v:shape>
              </v:group>
              <v:group id="Group 66" o:spid="_x0000_s1045" alt="decorative elements" style="position:absolute;left:34290;top:23156;width:30981;height:21430" coordorigin="-128,-128" coordsize="43207,28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<v:shape id="Freeform: Shape 24" o:spid="_x0000_s1046" style="position:absolute;left:-128;top:-128;width:16492;height:28174;visibility:visible;mso-wrap-style:square;v-text-anchor:middle" coordsize="1649286,2817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" path="m244816,12885r-219905,l976687,964661r-25770,25770l12885,50681r,237085l1138180,1414779,12885,2540074r,237085l952635,1837409r25770,25770l24911,2814955r219905,l1644992,1414779,244816,12885xm1048843,1086640r25771,-25770l1206900,1193156r-25770,25770l1048843,1086640xm1048843,1741200r132287,-132286l1206900,1634684r-132286,132287l1048843,1741200xe" filled="f" stroked="f">
                  <v:stroke joinstyle="miter"/>
                  <v:path arrowok="t" o:connecttype="custom" o:connectlocs="2448,129;249,129;9766,9646;9509,9904;129,507;129,2878;11381,14147;129,25400;129,27770;9526,18373;9784,18631;249,28148;2448,28148;16449,14147;2448,129;10488,10866;10746,10608;12068,11931;11811,12189;10488,10866;10488,17411;11811,16088;12068,16346;10746,17669;10488,17411" o:connectangles="0,0,0,0,0,0,0,0,0,0,0,0,0,0,0,0,0,0,0,0,0,0,0,0,0"/>
                </v:shape>
                <v:shape id="Freeform: Shape 25" o:spid="_x0000_s1047" style="position:absolute;left:7172;top:-128;width:35907;height:28174;visibility:visible;mso-wrap-style:square;v-text-anchor:middle" coordsize="3590634,2817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" path="m3593212,12885r-3095849,l1181130,698370,1057434,822067,246534,12885r-233649,l1414779,1413061,12885,2814955r233649,l1057434,2005774r123696,123696l497363,2814955r3095849,l3593212,12885xe" filled="f" stroked="f">
                  <v:stroke joinstyle="miter"/>
                  <v:path arrowok="t" o:connecttype="custom" o:connectlocs="35933,129;4974,129;11812,6983;10575,8220;2465,129;129,129;14148,14130;129,28148;2465,28148;10575,20057;11812,21294;4974,28148;35933,28148" o:connectangles="0,0,0,0,0,0,0,0,0,0,0,0,0"/>
                </v:shape>
                <v:shape id="Freeform: Shape 26" o:spid="_x0000_s1048" style="position:absolute;left:-128;top:7602;width:6527;height:12713;visibility:visible;mso-wrap-style:square;v-text-anchor:middle" coordsize="652842,1271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" path="m12885,12885r,273163l368513,639958,12885,995585r,273163l639958,639958,12885,12885xe" filled="f" stroked="f">
                  <v:stroke joinstyle="miter"/>
                  <v:path arrowok="t" o:connecttype="custom" o:connectlocs="129,129;129,2860;3684,6399;129,9956;129,12687;6398,6399" o:connectangles="0,0,0,0,0,0"/>
                </v:shape>
              </v:group>
              <v:group id="Group 79" o:spid="_x0000_s1049" alt="decorative elements" style="position:absolute;left:34290;top:46228;width:30981;height:21430" coordorigin="-128,-128" coordsize="43207,28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<v:shape id="Freeform: Shape 25" o:spid="_x0000_s1050" style="position:absolute;left:7172;top:-128;width:35907;height:28174;visibility:visible;mso-wrap-style:square;v-text-anchor:middle" coordsize="3590634,2817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" path="m3593212,12885r-3095849,l1181130,698370,1057434,822067,246534,12885r-233649,l1414779,1413061,12885,2814955r233649,l1057434,2005774r123696,123696l497363,2814955r3095849,l3593212,12885xe" filled="f" stroked="f">
                  <v:stroke joinstyle="miter"/>
                  <v:path arrowok="t" o:connecttype="custom" o:connectlocs="35933,129;4974,129;11812,6983;10575,8220;2465,129;129,129;14148,14130;129,28148;2465,28148;10575,20057;11812,21294;4974,28148;35933,28148" o:connectangles="0,0,0,0,0,0,0,0,0,0,0,0,0"/>
                </v:shape>
                <v:shape id="Freeform: Shape 26" o:spid="_x0000_s1051" style="position:absolute;left:-128;top:7602;width:6527;height:12713;visibility:visible;mso-wrap-style:square;v-text-anchor:middle" coordsize="652842,1271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" path="m12885,12885r,273163l368513,639958,12885,995585r,273163l639958,639958,12885,12885xe" filled="f" stroked="f">
                  <v:stroke joinstyle="miter"/>
                  <v:path arrowok="t" o:connecttype="custom" o:connectlocs="129,129;129,2860;3684,6399;129,9956;129,12687;6398,6399" o:connectangles="0,0,0,0,0,0"/>
                </v:shape>
              </v:group>
              <v:group id="Group 92" o:spid="_x0000_s1052" alt="decorative elements" style="position:absolute;left:34290;top:69130;width:30981;height:21430" coordorigin="-128,-128" coordsize="43207,28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<v:shape id="Freeform: Shape 24" o:spid="_x0000_s1053" style="position:absolute;left:-128;top:-128;width:16492;height:28174;visibility:visible;mso-wrap-style:square;v-text-anchor:middle" coordsize="1649286,2817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" path="m244816,12885r-219905,l976687,964661r-25770,25770l12885,50681r,237085l1138180,1414779,12885,2540074r,237085l952635,1837409r25770,25770l24911,2814955r219905,l1644992,1414779,244816,12885xm1048843,1086640r25771,-25770l1206900,1193156r-25770,25770l1048843,1086640xm1048843,1741200r132287,-132286l1206900,1634684r-132286,132287l1048843,1741200xe" filled="f" stroked="f">
                  <v:stroke joinstyle="miter"/>
                  <v:path arrowok="t" o:connecttype="custom" o:connectlocs="2448,129;249,129;9766,9646;9509,9904;129,507;129,2878;11381,14147;129,25400;129,27770;9526,18373;9784,18631;249,28148;2448,28148;16449,14147;2448,129;10488,10866;10746,10608;12068,11931;11811,12189;10488,10866;10488,17411;11811,16088;12068,16346;10746,17669;10488,17411" o:connectangles="0,0,0,0,0,0,0,0,0,0,0,0,0,0,0,0,0,0,0,0,0,0,0,0,0"/>
                </v:shape>
                <v:shape id="Freeform: Shape 25" o:spid="_x0000_s1054" style="position:absolute;left:7172;top:-128;width:35907;height:28174;visibility:visible;mso-wrap-style:square;v-text-anchor:middle" coordsize="3590634,2817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" path="m3593212,12885r-3095849,l1181130,698370,1057434,822067,246534,12885r-233649,l1414779,1413061,12885,2814955r233649,l1057434,2005774r123696,123696l497363,2814955r3095849,l3593212,12885xe" filled="f" stroked="f">
                  <v:stroke joinstyle="miter"/>
                  <v:path arrowok="t" o:connecttype="custom" o:connectlocs="35933,129;4974,129;11812,6983;10575,8220;2465,129;129,129;14148,14130;129,28148;2465,28148;10575,20057;11812,21294;4974,28148;35933,28148" o:connectangles="0,0,0,0,0,0,0,0,0,0,0,0,0"/>
                </v:shape>
                <v:shape id="Freeform: Shape 26" o:spid="_x0000_s1055" style="position:absolute;left:-128;top:7602;width:6527;height:12713;visibility:visible;mso-wrap-style:square;v-text-anchor:middle" coordsize="652842,1271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" path="m12885,12885r,273163l368513,639958,12885,995585r,273163l639958,639958,12885,12885xe" filled="f" stroked="f">
                  <v:stroke joinstyle="miter"/>
                  <v:path arrowok="t" o:connecttype="custom" o:connectlocs="129,129;129,2860;3684,6399;129,9956;129,12687;6398,6399" o:connectangles="0,0,0,0,0,0"/>
                </v:shape>
              </v:group>
              <v:group id="Group 113" o:spid="_x0000_s1056" style="position:absolute;left:127;top:127;width:65151;height:90466" coordsize="65151,90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<v:rect id="Rectangle 105" o:spid="_x0000_s1057" alt="decorative elements" style="position:absolute;width:30861;height:21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" filled="f" strokecolor="#bfbfbf [2412]" strokeweight=".25pt"/>
                <v:rect id="Rectangle 106" o:spid="_x0000_s1058" alt="decorative elements" style="position:absolute;left:34290;width:30861;height:21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" filled="f" strokecolor="#bfbfbf [2412]" strokeweight=".25pt"/>
                <v:rect id="Rectangle 107" o:spid="_x0000_s1059" alt="decorative elements" style="position:absolute;top:23071;width:30861;height:21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" filled="f" strokecolor="#bfbfbf [2412]" strokeweight=".25pt"/>
                <v:rect id="Rectangle 108" o:spid="_x0000_s1060" alt="decorative elements" style="position:absolute;left:34290;top:23071;width:30861;height:21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" filled="f" strokecolor="#bfbfbf [2412]" strokeweight=".25pt"/>
                <v:rect id="Rectangle 109" o:spid="_x0000_s1061" alt="decorative elements" style="position:absolute;top:46058;width:30861;height:21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" filled="f" strokecolor="#bfbfbf [2412]" strokeweight=".25pt"/>
                <v:rect id="Rectangle 110" o:spid="_x0000_s1062" alt="decorative elements" style="position:absolute;left:34290;top:46058;width:30861;height:21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" filled="f" strokecolor="#bfbfbf [2412]" strokeweight=".25pt"/>
                <v:rect id="Rectangle 111" o:spid="_x0000_s1063" alt="decorative elements" style="position:absolute;top:69130;width:30861;height:21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" filled="f" strokecolor="#bfbfbf [2412]" strokeweight=".25pt"/>
                <v:rect id="Rectangle 112" o:spid="_x0000_s1064" alt="decorative elements" style="position:absolute;left:34290;top:69130;width:30861;height:21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" filled="f" strokecolor="#bfbfbf [2412]" strokeweight=".25pt"/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CC2"/>
    <w:rsid w:val="00005C33"/>
    <w:rsid w:val="00056A3A"/>
    <w:rsid w:val="000B1AD9"/>
    <w:rsid w:val="001B44FD"/>
    <w:rsid w:val="001F2821"/>
    <w:rsid w:val="002A7B6B"/>
    <w:rsid w:val="003A3318"/>
    <w:rsid w:val="003E4CC2"/>
    <w:rsid w:val="005C436E"/>
    <w:rsid w:val="00682804"/>
    <w:rsid w:val="006C26F0"/>
    <w:rsid w:val="007B7D1E"/>
    <w:rsid w:val="009025C1"/>
    <w:rsid w:val="00A02A0B"/>
    <w:rsid w:val="00A813EA"/>
    <w:rsid w:val="00B72B52"/>
    <w:rsid w:val="00BB2F17"/>
    <w:rsid w:val="00C37496"/>
    <w:rsid w:val="00F243E8"/>
    <w:rsid w:val="00FB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83E0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/>
    <w:lsdException w:name="heading 2" w:semiHidden="1" w:uiPriority="9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/>
    <w:lsdException w:name="Smart Link" w:semiHidden="1" w:unhideWhenUsed="1"/>
  </w:latentStyles>
  <w:style w:type="paragraph" w:default="1" w:styleId="Normal">
    <w:name w:val="Normal"/>
    <w:qFormat/>
    <w:rsid w:val="001B44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veryStyle1">
    <w:name w:val="Avery Style 1"/>
    <w:uiPriority w:val="99"/>
    <w:semiHidden/>
    <w:pPr>
      <w:spacing w:after="0" w:line="240" w:lineRule="auto"/>
      <w:ind w:left="172" w:right="172"/>
      <w:jc w:val="center"/>
    </w:pPr>
    <w:rPr>
      <w:bCs/>
      <w:color w:val="000000"/>
      <w:sz w:val="28"/>
    </w:rPr>
  </w:style>
  <w:style w:type="paragraph" w:styleId="Header">
    <w:name w:val="header"/>
    <w:basedOn w:val="Normal"/>
    <w:link w:val="HeaderChar"/>
    <w:uiPriority w:val="99"/>
    <w:semiHidden/>
    <w:rsid w:val="00A02A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44FD"/>
  </w:style>
  <w:style w:type="paragraph" w:styleId="Footer">
    <w:name w:val="footer"/>
    <w:basedOn w:val="Normal"/>
    <w:link w:val="FooterChar"/>
    <w:uiPriority w:val="99"/>
    <w:semiHidden/>
    <w:rsid w:val="00A02A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B44FD"/>
  </w:style>
  <w:style w:type="character" w:styleId="PlaceholderText">
    <w:name w:val="Placeholder Text"/>
    <w:basedOn w:val="DefaultParagraphFont"/>
    <w:uiPriority w:val="99"/>
    <w:semiHidden/>
    <w:rsid w:val="001B44FD"/>
    <w:rPr>
      <w:color w:val="808080"/>
    </w:rPr>
  </w:style>
  <w:style w:type="paragraph" w:customStyle="1" w:styleId="Recipient">
    <w:name w:val="Recipient"/>
    <w:basedOn w:val="Normal"/>
    <w:qFormat/>
    <w:rsid w:val="001B44FD"/>
  </w:style>
  <w:style w:type="table" w:styleId="TableGrid">
    <w:name w:val="Table Grid"/>
    <w:basedOn w:val="TableNormal"/>
    <w:uiPriority w:val="39"/>
    <w:rsid w:val="001B4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Gift%20labels%20(8%20per%20pag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61D716D2F1C4F588DFB2C11F3AC7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172077-2C38-4A8D-99FE-F10DBA956678}"/>
      </w:docPartPr>
      <w:docPartBody>
        <w:p w:rsidR="00000000" w:rsidRDefault="004554A1">
          <w:pPr>
            <w:pStyle w:val="C61D716D2F1C4F588DFB2C11F3AC7EA2"/>
          </w:pPr>
          <w:r w:rsidRPr="001B44FD">
            <w:t>[Recipient]</w:t>
          </w:r>
        </w:p>
      </w:docPartBody>
    </w:docPart>
    <w:docPart>
      <w:docPartPr>
        <w:name w:val="783FAE485D2D4FCFA60BE4C3D56F9D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B650F-B4AB-4C5F-9088-1A9D0CC8166C}"/>
      </w:docPartPr>
      <w:docPartBody>
        <w:p w:rsidR="00000000" w:rsidRDefault="004554A1">
          <w:pPr>
            <w:pStyle w:val="783FAE485D2D4FCFA60BE4C3D56F9D9F"/>
          </w:pPr>
          <w:r>
            <w:t>[Sender]</w:t>
          </w:r>
        </w:p>
      </w:docPartBody>
    </w:docPart>
    <w:docPart>
      <w:docPartPr>
        <w:name w:val="BCB74D0601F54F579A4818A937EAB3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9BB253-C253-4F5B-8378-D01DC4E4DCE4}"/>
      </w:docPartPr>
      <w:docPartBody>
        <w:p w:rsidR="00000000" w:rsidRDefault="004554A1">
          <w:pPr>
            <w:pStyle w:val="BCB74D0601F54F579A4818A937EAB361"/>
          </w:pPr>
          <w:r w:rsidRPr="001B44FD">
            <w:t>[Recipient]</w:t>
          </w:r>
        </w:p>
      </w:docPartBody>
    </w:docPart>
    <w:docPart>
      <w:docPartPr>
        <w:name w:val="558C7081BA514578AAE87EB68AC6E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FE7BFC-2474-4DAD-80BE-A57D27B1E033}"/>
      </w:docPartPr>
      <w:docPartBody>
        <w:p w:rsidR="00000000" w:rsidRDefault="004554A1">
          <w:pPr>
            <w:pStyle w:val="558C7081BA514578AAE87EB68AC6E429"/>
          </w:pPr>
          <w:r w:rsidRPr="005C436E">
            <w:t>[Sender]</w:t>
          </w:r>
        </w:p>
      </w:docPartBody>
    </w:docPart>
    <w:docPart>
      <w:docPartPr>
        <w:name w:val="08420103890C4078A7B8979E19F477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37BB2F-F847-43C8-952E-FD1292484C93}"/>
      </w:docPartPr>
      <w:docPartBody>
        <w:p w:rsidR="00000000" w:rsidRDefault="004554A1">
          <w:pPr>
            <w:pStyle w:val="08420103890C4078A7B8979E19F477C7"/>
          </w:pPr>
          <w:r w:rsidRPr="001B44FD">
            <w:t>[Recipient]</w:t>
          </w:r>
        </w:p>
      </w:docPartBody>
    </w:docPart>
    <w:docPart>
      <w:docPartPr>
        <w:name w:val="B5131AB4A1B34DD3B7EDF929B01A5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CF2C2B-A581-4ABE-88E0-1670440755A2}"/>
      </w:docPartPr>
      <w:docPartBody>
        <w:p w:rsidR="00000000" w:rsidRDefault="004554A1">
          <w:pPr>
            <w:pStyle w:val="B5131AB4A1B34DD3B7EDF929B01A534F"/>
          </w:pPr>
          <w:r w:rsidRPr="005C436E">
            <w:t>[Sender]</w:t>
          </w:r>
        </w:p>
      </w:docPartBody>
    </w:docPart>
    <w:docPart>
      <w:docPartPr>
        <w:name w:val="0FEA2B1DF48049E7A4E4F0E832737C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A8D5B9-41FE-4F61-8575-FCD229BD853C}"/>
      </w:docPartPr>
      <w:docPartBody>
        <w:p w:rsidR="00000000" w:rsidRDefault="004554A1">
          <w:pPr>
            <w:pStyle w:val="0FEA2B1DF48049E7A4E4F0E832737CFB"/>
          </w:pPr>
          <w:r w:rsidRPr="001B44FD">
            <w:t>[Recipient]</w:t>
          </w:r>
        </w:p>
      </w:docPartBody>
    </w:docPart>
    <w:docPart>
      <w:docPartPr>
        <w:name w:val="2418D3F0E9044187A2FA43EB1E087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3DECE1-D8B0-402F-ADBC-781A7634A3FD}"/>
      </w:docPartPr>
      <w:docPartBody>
        <w:p w:rsidR="00000000" w:rsidRDefault="004554A1">
          <w:pPr>
            <w:pStyle w:val="2418D3F0E9044187A2FA43EB1E087550"/>
          </w:pPr>
          <w:r w:rsidRPr="005C436E">
            <w:t>[Sender]</w:t>
          </w:r>
        </w:p>
      </w:docPartBody>
    </w:docPart>
    <w:docPart>
      <w:docPartPr>
        <w:name w:val="3C7DEE57843845478B34D775BA069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736858-62B9-48F8-A8CE-0B8277318641}"/>
      </w:docPartPr>
      <w:docPartBody>
        <w:p w:rsidR="00000000" w:rsidRDefault="004554A1">
          <w:pPr>
            <w:pStyle w:val="3C7DEE57843845478B34D775BA069AD5"/>
          </w:pPr>
          <w:r w:rsidRPr="001B44FD">
            <w:t>[Recipient]</w:t>
          </w:r>
        </w:p>
      </w:docPartBody>
    </w:docPart>
    <w:docPart>
      <w:docPartPr>
        <w:name w:val="B1627CC7FBE04CE48CED9E3484EF89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90D14D-7A94-4E78-B6A7-0535E798E6D3}"/>
      </w:docPartPr>
      <w:docPartBody>
        <w:p w:rsidR="00000000" w:rsidRDefault="004554A1">
          <w:pPr>
            <w:pStyle w:val="B1627CC7FBE04CE48CED9E3484EF8961"/>
          </w:pPr>
          <w:r w:rsidRPr="005C436E">
            <w:t>[Sender]</w:t>
          </w:r>
        </w:p>
      </w:docPartBody>
    </w:docPart>
    <w:docPart>
      <w:docPartPr>
        <w:name w:val="2401B0A1D8DF405C83FB31FE871735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BD0FC2-B08B-4CC5-84FD-AC4C3B0B1567}"/>
      </w:docPartPr>
      <w:docPartBody>
        <w:p w:rsidR="00000000" w:rsidRDefault="004554A1">
          <w:pPr>
            <w:pStyle w:val="2401B0A1D8DF405C83FB31FE87173569"/>
          </w:pPr>
          <w:r w:rsidRPr="001B44FD">
            <w:t>[Recipient]</w:t>
          </w:r>
        </w:p>
      </w:docPartBody>
    </w:docPart>
    <w:docPart>
      <w:docPartPr>
        <w:name w:val="309FB2439D754EACA76F59C2E5174C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4C114-32F6-435D-9EFE-30E767AE3B96}"/>
      </w:docPartPr>
      <w:docPartBody>
        <w:p w:rsidR="00000000" w:rsidRDefault="004554A1">
          <w:pPr>
            <w:pStyle w:val="309FB2439D754EACA76F59C2E5174CB1"/>
          </w:pPr>
          <w:r w:rsidRPr="005C436E">
            <w:t>[Sender]</w:t>
          </w:r>
        </w:p>
      </w:docPartBody>
    </w:docPart>
    <w:docPart>
      <w:docPartPr>
        <w:name w:val="D60BE3B584B0494D970A9656775522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17A7F5-2596-46D0-B77C-F4E0EC82D165}"/>
      </w:docPartPr>
      <w:docPartBody>
        <w:p w:rsidR="00000000" w:rsidRDefault="004554A1">
          <w:pPr>
            <w:pStyle w:val="D60BE3B584B0494D970A965677552292"/>
          </w:pPr>
          <w:r w:rsidRPr="001B44FD">
            <w:t>[Recipient]</w:t>
          </w:r>
        </w:p>
      </w:docPartBody>
    </w:docPart>
    <w:docPart>
      <w:docPartPr>
        <w:name w:val="27E6F22687234D12B7714979C7E29A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6388E3-4527-45A3-B0A9-9F56F1E2587A}"/>
      </w:docPartPr>
      <w:docPartBody>
        <w:p w:rsidR="00000000" w:rsidRDefault="004554A1">
          <w:pPr>
            <w:pStyle w:val="27E6F22687234D12B7714979C7E29A30"/>
          </w:pPr>
          <w:r w:rsidRPr="005C436E">
            <w:t>[Sender]</w:t>
          </w:r>
        </w:p>
      </w:docPartBody>
    </w:docPart>
    <w:docPart>
      <w:docPartPr>
        <w:name w:val="5C327DF0290047CE9111880F69473C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15E6-3228-47C6-ABA7-15A7DB6B26E7}"/>
      </w:docPartPr>
      <w:docPartBody>
        <w:p w:rsidR="00000000" w:rsidRDefault="004554A1">
          <w:pPr>
            <w:pStyle w:val="5C327DF0290047CE9111880F69473C78"/>
          </w:pPr>
          <w:r w:rsidRPr="001B44FD">
            <w:t>[Recipient]</w:t>
          </w:r>
        </w:p>
      </w:docPartBody>
    </w:docPart>
    <w:docPart>
      <w:docPartPr>
        <w:name w:val="AF531CB720C049F09B43885C3C242C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B9F13D-4026-4C98-9885-0B13EB582F12}"/>
      </w:docPartPr>
      <w:docPartBody>
        <w:p w:rsidR="00000000" w:rsidRDefault="004554A1">
          <w:pPr>
            <w:pStyle w:val="AF531CB720C049F09B43885C3C242C43"/>
          </w:pPr>
          <w:r w:rsidRPr="005C436E">
            <w:t>[Sender]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4A1"/>
    <w:rsid w:val="0045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61D716D2F1C4F588DFB2C11F3AC7EA2">
    <w:name w:val="C61D716D2F1C4F588DFB2C11F3AC7EA2"/>
  </w:style>
  <w:style w:type="paragraph" w:customStyle="1" w:styleId="783FAE485D2D4FCFA60BE4C3D56F9D9F">
    <w:name w:val="783FAE485D2D4FCFA60BE4C3D56F9D9F"/>
  </w:style>
  <w:style w:type="paragraph" w:customStyle="1" w:styleId="BCB74D0601F54F579A4818A937EAB361">
    <w:name w:val="BCB74D0601F54F579A4818A937EAB361"/>
  </w:style>
  <w:style w:type="paragraph" w:customStyle="1" w:styleId="558C7081BA514578AAE87EB68AC6E429">
    <w:name w:val="558C7081BA514578AAE87EB68AC6E429"/>
  </w:style>
  <w:style w:type="paragraph" w:customStyle="1" w:styleId="08420103890C4078A7B8979E19F477C7">
    <w:name w:val="08420103890C4078A7B8979E19F477C7"/>
  </w:style>
  <w:style w:type="paragraph" w:customStyle="1" w:styleId="B5131AB4A1B34DD3B7EDF929B01A534F">
    <w:name w:val="B5131AB4A1B34DD3B7EDF929B01A534F"/>
  </w:style>
  <w:style w:type="paragraph" w:customStyle="1" w:styleId="0FEA2B1DF48049E7A4E4F0E832737CFB">
    <w:name w:val="0FEA2B1DF48049E7A4E4F0E832737CFB"/>
  </w:style>
  <w:style w:type="paragraph" w:customStyle="1" w:styleId="2418D3F0E9044187A2FA43EB1E087550">
    <w:name w:val="2418D3F0E9044187A2FA43EB1E087550"/>
  </w:style>
  <w:style w:type="paragraph" w:customStyle="1" w:styleId="3C7DEE57843845478B34D775BA069AD5">
    <w:name w:val="3C7DEE57843845478B34D775BA069AD5"/>
  </w:style>
  <w:style w:type="paragraph" w:customStyle="1" w:styleId="B1627CC7FBE04CE48CED9E3484EF8961">
    <w:name w:val="B1627CC7FBE04CE48CED9E3484EF8961"/>
  </w:style>
  <w:style w:type="paragraph" w:customStyle="1" w:styleId="2401B0A1D8DF405C83FB31FE87173569">
    <w:name w:val="2401B0A1D8DF405C83FB31FE87173569"/>
  </w:style>
  <w:style w:type="paragraph" w:customStyle="1" w:styleId="309FB2439D754EACA76F59C2E5174CB1">
    <w:name w:val="309FB2439D754EACA76F59C2E5174CB1"/>
  </w:style>
  <w:style w:type="paragraph" w:customStyle="1" w:styleId="D60BE3B584B0494D970A965677552292">
    <w:name w:val="D60BE3B584B0494D970A965677552292"/>
  </w:style>
  <w:style w:type="paragraph" w:customStyle="1" w:styleId="27E6F22687234D12B7714979C7E29A30">
    <w:name w:val="27E6F22687234D12B7714979C7E29A30"/>
  </w:style>
  <w:style w:type="paragraph" w:customStyle="1" w:styleId="5C327DF0290047CE9111880F69473C78">
    <w:name w:val="5C327DF0290047CE9111880F69473C78"/>
  </w:style>
  <w:style w:type="paragraph" w:customStyle="1" w:styleId="AF531CB720C049F09B43885C3C242C43">
    <w:name w:val="AF531CB720C049F09B43885C3C242C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Violet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8BEDE082-066E-4804-A0EB-B612F31C17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4F4372-9733-493E-B620-BE9C7B90EE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66A594-09DA-46B9-896C-ADDB1911F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3087A1-91DE-4038-859E-121BEA67B039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Gift labels (8 per page)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2020-07-21T04:43:00Z</dcterms:created>
  <dcterms:modified xsi:type="dcterms:W3CDTF">2020-07-21T05:50:00Z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